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534" w:rsidRPr="001B7C8B" w:rsidRDefault="004C7534" w:rsidP="00013C2B">
      <w:pPr>
        <w:pStyle w:val="Header"/>
        <w:jc w:val="center"/>
      </w:pPr>
      <w:r w:rsidRPr="001B7C8B">
        <w:t>Сведения</w:t>
      </w:r>
    </w:p>
    <w:p w:rsidR="004C7534" w:rsidRPr="001B7C8B" w:rsidRDefault="004C7534" w:rsidP="00FF16B2">
      <w:pPr>
        <w:ind w:right="126"/>
        <w:jc w:val="center"/>
      </w:pPr>
      <w:r w:rsidRPr="001B7C8B">
        <w:t>о доходах, об имуществе и обязательствах имущественного характера муниципальных служащих Администрации город</w:t>
      </w:r>
      <w:bookmarkStart w:id="0" w:name="_GoBack"/>
      <w:bookmarkEnd w:id="0"/>
      <w:r w:rsidRPr="001B7C8B">
        <w:t>а Шахты и членов их семей за 201</w:t>
      </w:r>
      <w:r>
        <w:t>8</w:t>
      </w:r>
      <w:r w:rsidRPr="001B7C8B">
        <w:t xml:space="preserve"> год</w:t>
      </w:r>
      <w:r>
        <w:t>.</w:t>
      </w:r>
    </w:p>
    <w:p w:rsidR="004C7534" w:rsidRPr="001B7C8B" w:rsidRDefault="004C7534"/>
    <w:tbl>
      <w:tblPr>
        <w:tblW w:w="160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9"/>
        <w:gridCol w:w="2340"/>
        <w:gridCol w:w="1800"/>
        <w:gridCol w:w="1413"/>
        <w:gridCol w:w="1827"/>
        <w:gridCol w:w="720"/>
        <w:gridCol w:w="871"/>
        <w:gridCol w:w="29"/>
        <w:gridCol w:w="10"/>
        <w:gridCol w:w="1250"/>
        <w:gridCol w:w="767"/>
        <w:gridCol w:w="967"/>
        <w:gridCol w:w="10"/>
        <w:gridCol w:w="1657"/>
        <w:gridCol w:w="10"/>
        <w:gridCol w:w="1269"/>
        <w:gridCol w:w="536"/>
      </w:tblGrid>
      <w:tr w:rsidR="004C7534" w:rsidRPr="005A7859" w:rsidTr="00E54B55">
        <w:trPr>
          <w:cantSplit/>
          <w:trHeight w:val="1221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763DD7">
            <w:pPr>
              <w:ind w:left="175" w:hanging="185"/>
              <w:jc w:val="center"/>
            </w:pPr>
            <w:r w:rsidRPr="005A7859">
              <w:rPr>
                <w:sz w:val="22"/>
                <w:szCs w:val="22"/>
              </w:rPr>
              <w:t>№</w:t>
            </w:r>
          </w:p>
          <w:p w:rsidR="004C7534" w:rsidRPr="005A7859" w:rsidRDefault="004C7534" w:rsidP="00763DD7">
            <w:pPr>
              <w:ind w:left="175" w:hanging="185"/>
              <w:jc w:val="center"/>
            </w:pPr>
            <w:r w:rsidRPr="005A7859">
              <w:rPr>
                <w:sz w:val="22"/>
                <w:szCs w:val="22"/>
              </w:rPr>
              <w:t>п/п</w:t>
            </w:r>
          </w:p>
        </w:tc>
        <w:tc>
          <w:tcPr>
            <w:tcW w:w="2340" w:type="dxa"/>
            <w:vMerge w:val="restart"/>
            <w:vAlign w:val="center"/>
          </w:tcPr>
          <w:p w:rsidR="004C7534" w:rsidRPr="00807E00" w:rsidRDefault="004C7534" w:rsidP="00763DD7">
            <w:pPr>
              <w:jc w:val="center"/>
            </w:pPr>
            <w:r w:rsidRPr="00807E00">
              <w:t>Фамилия и инициалы лица, чьи сведения размещаются</w:t>
            </w: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4C7534" w:rsidRPr="00807E00" w:rsidRDefault="004C7534" w:rsidP="00763DD7">
            <w:pPr>
              <w:ind w:left="113" w:right="113"/>
              <w:jc w:val="center"/>
            </w:pPr>
            <w:r w:rsidRPr="00807E00">
              <w:t>Должность</w:t>
            </w:r>
          </w:p>
        </w:tc>
        <w:tc>
          <w:tcPr>
            <w:tcW w:w="4870" w:type="dxa"/>
            <w:gridSpan w:val="6"/>
            <w:vAlign w:val="center"/>
          </w:tcPr>
          <w:p w:rsidR="004C7534" w:rsidRPr="00807E00" w:rsidRDefault="004C7534" w:rsidP="00763DD7">
            <w:pPr>
              <w:jc w:val="center"/>
            </w:pPr>
            <w:r w:rsidRPr="00807E00">
              <w:t>Объекты недвижимости, находящиеся в собственности</w:t>
            </w:r>
          </w:p>
        </w:tc>
        <w:tc>
          <w:tcPr>
            <w:tcW w:w="2994" w:type="dxa"/>
            <w:gridSpan w:val="4"/>
            <w:vAlign w:val="center"/>
          </w:tcPr>
          <w:p w:rsidR="004C7534" w:rsidRPr="00807E00" w:rsidRDefault="004C7534" w:rsidP="00763DD7">
            <w:pPr>
              <w:jc w:val="center"/>
            </w:pPr>
            <w:r w:rsidRPr="00807E00">
              <w:t>Объекты недвижимости, находящиеся в пользовании</w:t>
            </w:r>
          </w:p>
        </w:tc>
        <w:tc>
          <w:tcPr>
            <w:tcW w:w="1667" w:type="dxa"/>
            <w:gridSpan w:val="2"/>
            <w:vMerge w:val="restart"/>
            <w:textDirection w:val="btLr"/>
            <w:vAlign w:val="center"/>
          </w:tcPr>
          <w:p w:rsidR="004C7534" w:rsidRPr="00807E00" w:rsidRDefault="004C7534" w:rsidP="00763DD7">
            <w:pPr>
              <w:ind w:left="113" w:right="113"/>
              <w:jc w:val="center"/>
            </w:pPr>
            <w:r w:rsidRPr="00807E00">
              <w:t>Транспортные средства (вид, марка)</w:t>
            </w:r>
          </w:p>
        </w:tc>
        <w:tc>
          <w:tcPr>
            <w:tcW w:w="1269" w:type="dxa"/>
            <w:vMerge w:val="restart"/>
            <w:textDirection w:val="btLr"/>
            <w:vAlign w:val="center"/>
          </w:tcPr>
          <w:p w:rsidR="004C7534" w:rsidRPr="00807E00" w:rsidRDefault="004C7534" w:rsidP="00763DD7">
            <w:pPr>
              <w:ind w:left="113" w:right="113"/>
              <w:jc w:val="center"/>
            </w:pPr>
            <w:r w:rsidRPr="00807E00">
              <w:t>Декларированный годовой доход (руб.)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4C7534" w:rsidRPr="005A7859" w:rsidRDefault="004C7534" w:rsidP="009F5431">
            <w:pPr>
              <w:jc w:val="center"/>
              <w:rPr>
                <w:spacing w:val="-20"/>
                <w:sz w:val="20"/>
                <w:szCs w:val="20"/>
              </w:rPr>
            </w:pPr>
            <w:r w:rsidRPr="005A7859">
              <w:rPr>
                <w:spacing w:val="-20"/>
                <w:sz w:val="20"/>
                <w:szCs w:val="20"/>
              </w:rPr>
              <w:t>Сведения  об источниках получения средств, за счет которых совершена сделка</w:t>
            </w:r>
            <w:r w:rsidRPr="005A7859">
              <w:rPr>
                <w:rStyle w:val="FootnoteReference"/>
                <w:spacing w:val="-20"/>
                <w:sz w:val="20"/>
                <w:szCs w:val="20"/>
              </w:rPr>
              <w:footnoteReference w:id="1"/>
            </w:r>
          </w:p>
        </w:tc>
      </w:tr>
      <w:tr w:rsidR="004C7534" w:rsidRPr="005A7859" w:rsidTr="00E54B55">
        <w:trPr>
          <w:cantSplit/>
          <w:trHeight w:val="1830"/>
        </w:trPr>
        <w:tc>
          <w:tcPr>
            <w:tcW w:w="529" w:type="dxa"/>
            <w:vMerge/>
          </w:tcPr>
          <w:p w:rsidR="004C7534" w:rsidRPr="005A7859" w:rsidRDefault="004C7534" w:rsidP="00763DD7">
            <w:pPr>
              <w:pStyle w:val="ListParagraph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956475"/>
        </w:tc>
        <w:tc>
          <w:tcPr>
            <w:tcW w:w="1800" w:type="dxa"/>
            <w:vMerge/>
            <w:vAlign w:val="center"/>
          </w:tcPr>
          <w:p w:rsidR="004C7534" w:rsidRPr="005A7859" w:rsidRDefault="004C7534" w:rsidP="00763DD7">
            <w:pPr>
              <w:jc w:val="center"/>
            </w:pPr>
          </w:p>
        </w:tc>
        <w:tc>
          <w:tcPr>
            <w:tcW w:w="1413" w:type="dxa"/>
            <w:textDirection w:val="btLr"/>
            <w:vAlign w:val="center"/>
          </w:tcPr>
          <w:p w:rsidR="004C7534" w:rsidRPr="005A7859" w:rsidRDefault="004C7534" w:rsidP="00763DD7">
            <w:pPr>
              <w:jc w:val="center"/>
            </w:pPr>
            <w:r w:rsidRPr="005A7859">
              <w:rPr>
                <w:sz w:val="22"/>
                <w:szCs w:val="22"/>
              </w:rPr>
              <w:t>Вид объекта</w:t>
            </w:r>
          </w:p>
        </w:tc>
        <w:tc>
          <w:tcPr>
            <w:tcW w:w="1827" w:type="dxa"/>
            <w:textDirection w:val="btLr"/>
            <w:vAlign w:val="center"/>
          </w:tcPr>
          <w:p w:rsidR="004C7534" w:rsidRPr="00807E00" w:rsidRDefault="004C7534" w:rsidP="00763DD7">
            <w:pPr>
              <w:jc w:val="center"/>
            </w:pPr>
            <w:r w:rsidRPr="00807E00"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4C7534" w:rsidRPr="00807E00" w:rsidRDefault="004C7534" w:rsidP="00763DD7">
            <w:pPr>
              <w:jc w:val="center"/>
              <w:rPr>
                <w:lang w:val="en-US"/>
              </w:rPr>
            </w:pPr>
            <w:r w:rsidRPr="00807E00">
              <w:t>Площадь</w:t>
            </w:r>
          </w:p>
          <w:p w:rsidR="004C7534" w:rsidRPr="00807E00" w:rsidRDefault="004C7534" w:rsidP="00763DD7">
            <w:pPr>
              <w:jc w:val="center"/>
            </w:pPr>
            <w:r w:rsidRPr="00807E00">
              <w:t xml:space="preserve"> (кв.м.)</w:t>
            </w:r>
          </w:p>
        </w:tc>
        <w:tc>
          <w:tcPr>
            <w:tcW w:w="910" w:type="dxa"/>
            <w:gridSpan w:val="3"/>
            <w:textDirection w:val="btLr"/>
            <w:vAlign w:val="center"/>
          </w:tcPr>
          <w:p w:rsidR="004C7534" w:rsidRPr="00807E00" w:rsidRDefault="004C7534" w:rsidP="00763DD7">
            <w:pPr>
              <w:jc w:val="center"/>
            </w:pPr>
            <w:r w:rsidRPr="00807E00">
              <w:t>Страна расположения</w:t>
            </w:r>
          </w:p>
        </w:tc>
        <w:tc>
          <w:tcPr>
            <w:tcW w:w="1250" w:type="dxa"/>
            <w:textDirection w:val="btLr"/>
            <w:vAlign w:val="center"/>
          </w:tcPr>
          <w:p w:rsidR="004C7534" w:rsidRPr="00807E00" w:rsidRDefault="004C7534" w:rsidP="00763DD7">
            <w:pPr>
              <w:ind w:left="113" w:right="113"/>
              <w:jc w:val="center"/>
            </w:pPr>
            <w:r w:rsidRPr="00807E00">
              <w:t>Вид объекта</w:t>
            </w:r>
          </w:p>
        </w:tc>
        <w:tc>
          <w:tcPr>
            <w:tcW w:w="767" w:type="dxa"/>
            <w:textDirection w:val="btLr"/>
            <w:vAlign w:val="center"/>
          </w:tcPr>
          <w:p w:rsidR="004C7534" w:rsidRPr="00807E00" w:rsidRDefault="004C7534" w:rsidP="00763DD7">
            <w:pPr>
              <w:ind w:left="113" w:right="113"/>
              <w:jc w:val="center"/>
            </w:pPr>
            <w:r w:rsidRPr="00807E00">
              <w:t>Площадь</w:t>
            </w:r>
          </w:p>
          <w:p w:rsidR="004C7534" w:rsidRPr="00807E00" w:rsidRDefault="004C7534" w:rsidP="00763DD7">
            <w:pPr>
              <w:ind w:left="113" w:right="113"/>
              <w:jc w:val="center"/>
            </w:pPr>
            <w:r w:rsidRPr="00807E00">
              <w:t>(кв.м.)</w:t>
            </w:r>
          </w:p>
        </w:tc>
        <w:tc>
          <w:tcPr>
            <w:tcW w:w="977" w:type="dxa"/>
            <w:gridSpan w:val="2"/>
            <w:textDirection w:val="btLr"/>
            <w:vAlign w:val="center"/>
          </w:tcPr>
          <w:p w:rsidR="004C7534" w:rsidRPr="00807E00" w:rsidRDefault="004C7534" w:rsidP="00763DD7">
            <w:pPr>
              <w:ind w:left="113" w:right="113"/>
              <w:jc w:val="center"/>
            </w:pPr>
            <w:r w:rsidRPr="00807E00">
              <w:t>Страна расположения</w:t>
            </w:r>
          </w:p>
          <w:p w:rsidR="004C7534" w:rsidRPr="00807E00" w:rsidRDefault="004C7534" w:rsidP="00763DD7">
            <w:pPr>
              <w:ind w:left="113" w:right="113"/>
              <w:jc w:val="center"/>
            </w:pPr>
          </w:p>
        </w:tc>
        <w:tc>
          <w:tcPr>
            <w:tcW w:w="1667" w:type="dxa"/>
            <w:gridSpan w:val="2"/>
            <w:vMerge/>
          </w:tcPr>
          <w:p w:rsidR="004C7534" w:rsidRPr="005A7859" w:rsidRDefault="004C7534" w:rsidP="00956475"/>
        </w:tc>
        <w:tc>
          <w:tcPr>
            <w:tcW w:w="1269" w:type="dxa"/>
            <w:vMerge/>
          </w:tcPr>
          <w:p w:rsidR="004C7534" w:rsidRPr="005A7859" w:rsidRDefault="004C7534" w:rsidP="00956475"/>
        </w:tc>
        <w:tc>
          <w:tcPr>
            <w:tcW w:w="536" w:type="dxa"/>
            <w:vMerge/>
          </w:tcPr>
          <w:p w:rsidR="004C7534" w:rsidRPr="005A7859" w:rsidRDefault="004C7534" w:rsidP="00956475"/>
        </w:tc>
      </w:tr>
      <w:tr w:rsidR="004C7534" w:rsidRPr="005A7859" w:rsidTr="00D8470B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2100E5" w:rsidRDefault="004C7534" w:rsidP="008A287C">
            <w:pPr>
              <w:numPr>
                <w:ilvl w:val="0"/>
                <w:numId w:val="2"/>
              </w:numPr>
            </w:pPr>
            <w:r w:rsidRPr="002100E5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</w:tcPr>
          <w:p w:rsidR="004C7534" w:rsidRPr="002100E5" w:rsidRDefault="004C7534" w:rsidP="00D8470B">
            <w:r w:rsidRPr="002100E5">
              <w:rPr>
                <w:sz w:val="22"/>
                <w:szCs w:val="22"/>
              </w:rPr>
              <w:t>Хлебников Федор Филиппович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Руководитель аппарата Администрации</w:t>
            </w:r>
          </w:p>
        </w:tc>
        <w:tc>
          <w:tcPr>
            <w:tcW w:w="1413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370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Мицубиси Аутлендер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1421930,16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8A287C">
            <w:pPr>
              <w:ind w:left="-129" w:firstLine="129"/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52,3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D8470B">
        <w:trPr>
          <w:trHeight w:val="562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100E5" w:rsidRDefault="004C7534" w:rsidP="00D8470B">
            <w:r w:rsidRPr="002100E5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42,5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543AC1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гараж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Хендэ Солярис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445562,82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F73962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2100E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100E5" w:rsidRDefault="004C7534" w:rsidP="00F73962">
            <w:r w:rsidRPr="002100E5">
              <w:rPr>
                <w:sz w:val="22"/>
                <w:szCs w:val="22"/>
              </w:rPr>
              <w:t>Петров Владимир Борисович</w:t>
            </w:r>
          </w:p>
        </w:tc>
        <w:tc>
          <w:tcPr>
            <w:tcW w:w="1800" w:type="dxa"/>
            <w:vMerge w:val="restart"/>
          </w:tcPr>
          <w:p w:rsidR="004C7534" w:rsidRPr="002100E5" w:rsidRDefault="004C7534" w:rsidP="00461CFE">
            <w:pPr>
              <w:jc w:val="center"/>
            </w:pPr>
            <w:r w:rsidRPr="002100E5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758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Прицеп к легковому автомобилю Водник 8213А5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1114932,85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312,7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100E5" w:rsidRDefault="004C7534" w:rsidP="00D8470B">
            <w:r w:rsidRPr="002100E5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758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973A28">
            <w:pPr>
              <w:jc w:val="center"/>
            </w:pPr>
            <w:r w:rsidRPr="002100E5">
              <w:rPr>
                <w:sz w:val="22"/>
                <w:szCs w:val="22"/>
              </w:rPr>
              <w:t xml:space="preserve">Автомобиль </w:t>
            </w:r>
            <w:r w:rsidRPr="002100E5">
              <w:rPr>
                <w:sz w:val="22"/>
                <w:szCs w:val="22"/>
                <w:lang w:val="en-US"/>
              </w:rPr>
              <w:t>KIA</w:t>
            </w:r>
            <w:r w:rsidRPr="002100E5">
              <w:rPr>
                <w:sz w:val="22"/>
                <w:szCs w:val="22"/>
              </w:rPr>
              <w:t xml:space="preserve"> </w:t>
            </w:r>
            <w:r w:rsidRPr="002100E5">
              <w:rPr>
                <w:sz w:val="22"/>
                <w:szCs w:val="22"/>
                <w:lang w:val="en-US"/>
              </w:rPr>
              <w:t>SLS</w:t>
            </w:r>
            <w:r w:rsidRPr="002100E5">
              <w:rPr>
                <w:sz w:val="22"/>
                <w:szCs w:val="22"/>
              </w:rPr>
              <w:t xml:space="preserve"> </w:t>
            </w:r>
            <w:r w:rsidRPr="002100E5">
              <w:rPr>
                <w:sz w:val="22"/>
                <w:szCs w:val="22"/>
                <w:lang w:val="en-US"/>
              </w:rPr>
              <w:t>Sportage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4959688,58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1050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312,7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100E5" w:rsidRDefault="004C7534" w:rsidP="00D8470B">
            <w:r w:rsidRPr="002100E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763DD7">
            <w:pPr>
              <w:jc w:val="center"/>
            </w:pPr>
            <w: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763DD7">
            <w:pPr>
              <w:jc w:val="center"/>
            </w:pPr>
            <w:r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6600,00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2100E5" w:rsidTr="00F73962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2100E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8470B" w:rsidRDefault="004C7534" w:rsidP="00F73962">
            <w:r w:rsidRPr="002100E5">
              <w:rPr>
                <w:sz w:val="22"/>
                <w:szCs w:val="22"/>
              </w:rPr>
              <w:t>Стуров Павел Сергеевич</w:t>
            </w:r>
          </w:p>
        </w:tc>
        <w:tc>
          <w:tcPr>
            <w:tcW w:w="1800" w:type="dxa"/>
            <w:vMerge w:val="restart"/>
          </w:tcPr>
          <w:p w:rsidR="004C7534" w:rsidRPr="002100E5" w:rsidRDefault="004C7534" w:rsidP="00461CFE">
            <w:pPr>
              <w:jc w:val="center"/>
            </w:pPr>
            <w:r w:rsidRPr="002100E5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29,0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100E5" w:rsidRDefault="004C7534" w:rsidP="007676AB"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2100E5" w:rsidRDefault="004C7534" w:rsidP="007676AB"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  <w:rPr>
                <w:lang w:val="en-US"/>
              </w:rPr>
            </w:pPr>
            <w:r w:rsidRPr="002100E5">
              <w:rPr>
                <w:sz w:val="22"/>
                <w:szCs w:val="22"/>
              </w:rPr>
              <w:t xml:space="preserve">Автомобиль Хундай </w:t>
            </w:r>
            <w:r w:rsidRPr="002100E5">
              <w:rPr>
                <w:sz w:val="22"/>
                <w:szCs w:val="22"/>
                <w:lang w:val="en-US"/>
              </w:rPr>
              <w:t>Solaris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1300078,55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2100E5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50,0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76AB"/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2100E5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22,3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76AB"/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2100E5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30,8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76AB"/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2100E5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D8470B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72,2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76AB"/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2100E5" w:rsidTr="00D8470B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100E5" w:rsidRDefault="004C7534" w:rsidP="00D8470B">
            <w:r w:rsidRPr="002100E5">
              <w:rPr>
                <w:sz w:val="22"/>
                <w:szCs w:val="22"/>
              </w:rPr>
              <w:t>супруга</w:t>
            </w:r>
          </w:p>
          <w:p w:rsidR="004C7534" w:rsidRPr="002100E5" w:rsidRDefault="004C7534" w:rsidP="00D8470B"/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  <w:rPr>
                <w:lang w:val="en-US"/>
              </w:rPr>
            </w:pPr>
            <w:r w:rsidRPr="002100E5">
              <w:rPr>
                <w:sz w:val="22"/>
                <w:szCs w:val="22"/>
                <w:lang w:val="en-US"/>
              </w:rPr>
              <w:t>2</w:t>
            </w:r>
            <w:r w:rsidRPr="002100E5">
              <w:rPr>
                <w:sz w:val="22"/>
                <w:szCs w:val="22"/>
              </w:rPr>
              <w:t>70969,99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2100E5" w:rsidTr="002100E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2100E5" w:rsidTr="002100E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2100E5">
        <w:trPr>
          <w:trHeight w:val="880"/>
        </w:trPr>
        <w:tc>
          <w:tcPr>
            <w:tcW w:w="529" w:type="dxa"/>
            <w:vMerge w:val="restart"/>
            <w:vAlign w:val="center"/>
          </w:tcPr>
          <w:p w:rsidR="004C7534" w:rsidRPr="002100E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Дедученко Денис Анатольевич</w:t>
            </w:r>
          </w:p>
          <w:p w:rsidR="004C7534" w:rsidRPr="002100E5" w:rsidRDefault="004C7534" w:rsidP="005A7859"/>
        </w:tc>
        <w:tc>
          <w:tcPr>
            <w:tcW w:w="1800" w:type="dxa"/>
          </w:tcPr>
          <w:p w:rsidR="004C7534" w:rsidRPr="002100E5" w:rsidRDefault="004C7534" w:rsidP="00461CFE">
            <w:pPr>
              <w:jc w:val="center"/>
            </w:pPr>
            <w:r w:rsidRPr="002100E5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49,0</w:t>
            </w:r>
          </w:p>
        </w:tc>
        <w:tc>
          <w:tcPr>
            <w:tcW w:w="900" w:type="dxa"/>
            <w:gridSpan w:val="2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1141556,14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2100E5">
        <w:trPr>
          <w:trHeight w:val="30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супруга</w:t>
            </w:r>
          </w:p>
          <w:p w:rsidR="004C7534" w:rsidRPr="002100E5" w:rsidRDefault="004C7534" w:rsidP="005A7859"/>
        </w:tc>
        <w:tc>
          <w:tcPr>
            <w:tcW w:w="1800" w:type="dxa"/>
            <w:vMerge w:val="restart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9F5431">
            <w:pPr>
              <w:jc w:val="center"/>
            </w:pPr>
            <w:r w:rsidRPr="002100E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49,0</w:t>
            </w:r>
          </w:p>
        </w:tc>
        <w:tc>
          <w:tcPr>
            <w:tcW w:w="900" w:type="dxa"/>
            <w:gridSpan w:val="2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2100E5" w:rsidRDefault="004C7534" w:rsidP="002100E5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  <w:rPr>
                <w:lang w:val="en-US"/>
              </w:rPr>
            </w:pPr>
            <w:r w:rsidRPr="002100E5">
              <w:rPr>
                <w:sz w:val="22"/>
                <w:szCs w:val="22"/>
              </w:rPr>
              <w:t xml:space="preserve">Автомобиль Лада </w:t>
            </w:r>
            <w:r w:rsidRPr="002100E5">
              <w:rPr>
                <w:sz w:val="22"/>
                <w:szCs w:val="22"/>
                <w:lang w:val="en-US"/>
              </w:rPr>
              <w:t>XRAY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460760,34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BA7E86">
        <w:trPr>
          <w:trHeight w:val="2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100E5" w:rsidRDefault="004C7534" w:rsidP="005A7859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9F5431">
            <w:pPr>
              <w:jc w:val="center"/>
            </w:pPr>
            <w:r w:rsidRPr="002100E5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43,2</w:t>
            </w:r>
          </w:p>
        </w:tc>
        <w:tc>
          <w:tcPr>
            <w:tcW w:w="900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956475"/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BA7E86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481C22"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BA7E86">
        <w:trPr>
          <w:trHeight w:val="139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Проскура Владимир Николаевич</w:t>
            </w:r>
          </w:p>
        </w:tc>
        <w:tc>
          <w:tcPr>
            <w:tcW w:w="1800" w:type="dxa"/>
          </w:tcPr>
          <w:p w:rsidR="004C7534" w:rsidRPr="002100E5" w:rsidRDefault="004C7534" w:rsidP="00461CFE">
            <w:pPr>
              <w:jc w:val="center"/>
            </w:pPr>
            <w:r w:rsidRPr="002100E5">
              <w:rPr>
                <w:sz w:val="22"/>
                <w:szCs w:val="22"/>
              </w:rPr>
              <w:t xml:space="preserve">И.о. заместителя главы Администрации, начальник отдела по профилактике коррупционных </w:t>
            </w:r>
            <w:r w:rsidRPr="008E713B">
              <w:rPr>
                <w:sz w:val="20"/>
                <w:szCs w:val="20"/>
              </w:rPr>
              <w:t>правонарушений</w:t>
            </w:r>
          </w:p>
        </w:tc>
        <w:tc>
          <w:tcPr>
            <w:tcW w:w="1413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DF7269">
            <w:pPr>
              <w:ind w:right="-108"/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1229131,66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BA7E86">
        <w:trPr>
          <w:trHeight w:val="644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493,7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Автомобиль 1.Мицубиси Паджеро-Спорт</w:t>
            </w:r>
          </w:p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2. Пежо 408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1478421,50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BA7E86">
        <w:trPr>
          <w:trHeight w:val="524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100E5" w:rsidRDefault="004C7534" w:rsidP="005A7859"/>
        </w:tc>
        <w:tc>
          <w:tcPr>
            <w:tcW w:w="1800" w:type="dxa"/>
            <w:vMerge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98,8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100E5" w:rsidRDefault="004C7534" w:rsidP="004670C0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4670C0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100E5" w:rsidRDefault="004C7534" w:rsidP="004670C0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4670C0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100E5" w:rsidRDefault="004C7534" w:rsidP="004670C0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4670C0">
            <w:pPr>
              <w:jc w:val="center"/>
            </w:pPr>
          </w:p>
        </w:tc>
      </w:tr>
      <w:tr w:rsidR="004C7534" w:rsidRPr="005A7859" w:rsidTr="002100E5">
        <w:trPr>
          <w:trHeight w:val="444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603,0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12214,57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4670C0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F73962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</w:tcPr>
          <w:p w:rsidR="004C7534" w:rsidRPr="00F73962" w:rsidRDefault="004C7534" w:rsidP="00F73962">
            <w:r w:rsidRPr="00F73962">
              <w:rPr>
                <w:sz w:val="22"/>
                <w:szCs w:val="22"/>
              </w:rPr>
              <w:t>Лебединский Леонид Викторович</w:t>
            </w:r>
          </w:p>
        </w:tc>
        <w:tc>
          <w:tcPr>
            <w:tcW w:w="1800" w:type="dxa"/>
            <w:vMerge w:val="restart"/>
          </w:tcPr>
          <w:p w:rsidR="004C7534" w:rsidRPr="00F73962" w:rsidRDefault="004C7534" w:rsidP="00461CFE">
            <w:pPr>
              <w:jc w:val="center"/>
            </w:pPr>
            <w:r w:rsidRPr="00F73962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413" w:type="dxa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827" w:type="dxa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71" w:type="dxa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B5548" w:rsidRDefault="004C7534" w:rsidP="00481C22">
            <w:r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DB5548" w:rsidRDefault="004C7534" w:rsidP="00763DD7">
            <w:pPr>
              <w:jc w:val="center"/>
            </w:pPr>
            <w:r w:rsidRPr="00DB5548">
              <w:rPr>
                <w:sz w:val="22"/>
                <w:szCs w:val="22"/>
              </w:rPr>
              <w:t>754121,91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A7859" w:rsidRDefault="004C7534" w:rsidP="00763DD7">
            <w:pPr>
              <w:jc w:val="center"/>
            </w:pPr>
            <w: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  <w:vAlign w:val="center"/>
          </w:tcPr>
          <w:p w:rsidR="004C7534" w:rsidRPr="002100E5" w:rsidRDefault="004C7534" w:rsidP="00DB5548">
            <w:pPr>
              <w:rPr>
                <w:highlight w:val="red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  <w:rPr>
                <w:highlight w:val="red"/>
              </w:rPr>
            </w:pPr>
          </w:p>
        </w:tc>
        <w:tc>
          <w:tcPr>
            <w:tcW w:w="1413" w:type="dxa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DB5548" w:rsidRDefault="004C7534" w:rsidP="00F73962">
            <w:pPr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B5548" w:rsidRDefault="004C7534" w:rsidP="00F73962">
            <w:pPr>
              <w:jc w:val="center"/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871" w:type="dxa"/>
            <w:vAlign w:val="center"/>
          </w:tcPr>
          <w:p w:rsidR="004C7534" w:rsidRPr="00DB5548" w:rsidRDefault="004C7534" w:rsidP="00F73962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DB5548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B5548" w:rsidRDefault="004C7534" w:rsidP="00481C22"/>
        </w:tc>
        <w:tc>
          <w:tcPr>
            <w:tcW w:w="967" w:type="dxa"/>
            <w:vMerge/>
            <w:vAlign w:val="center"/>
          </w:tcPr>
          <w:p w:rsidR="004C7534" w:rsidRPr="00DB5548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B5548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DB5548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763DD7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5A7859" w:rsidRDefault="004C7534" w:rsidP="005A7859">
            <w:r>
              <w:t>супруга</w:t>
            </w:r>
          </w:p>
        </w:tc>
        <w:tc>
          <w:tcPr>
            <w:tcW w:w="1800" w:type="dxa"/>
            <w:vAlign w:val="center"/>
          </w:tcPr>
          <w:p w:rsidR="004C7534" w:rsidRPr="005A7859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B5548" w:rsidRDefault="004C7534" w:rsidP="00F73962">
            <w:pPr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B5548" w:rsidRDefault="004C7534" w:rsidP="00F73962">
            <w:pPr>
              <w:jc w:val="center"/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871" w:type="dxa"/>
            <w:vAlign w:val="center"/>
          </w:tcPr>
          <w:p w:rsidR="004C7534" w:rsidRPr="00DB5548" w:rsidRDefault="004C7534" w:rsidP="00F73962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B5548" w:rsidRDefault="004C7534" w:rsidP="00481C22">
            <w:r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B5548" w:rsidRDefault="004C7534" w:rsidP="00763DD7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Pr="00DB5548">
              <w:rPr>
                <w:sz w:val="20"/>
                <w:szCs w:val="20"/>
                <w:lang w:val="en-US"/>
              </w:rPr>
              <w:t>PEHO KAPTUR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DB5548" w:rsidRDefault="004C7534" w:rsidP="00763DD7">
            <w:pPr>
              <w:jc w:val="center"/>
            </w:pPr>
            <w:r>
              <w:rPr>
                <w:sz w:val="22"/>
                <w:szCs w:val="22"/>
              </w:rPr>
              <w:t>266248,01</w:t>
            </w:r>
          </w:p>
        </w:tc>
        <w:tc>
          <w:tcPr>
            <w:tcW w:w="536" w:type="dxa"/>
            <w:vAlign w:val="center"/>
          </w:tcPr>
          <w:p w:rsidR="004C7534" w:rsidRPr="005A7859" w:rsidRDefault="004C7534" w:rsidP="00763DD7">
            <w:pPr>
              <w:jc w:val="center"/>
            </w:pPr>
          </w:p>
        </w:tc>
      </w:tr>
      <w:tr w:rsidR="004C7534" w:rsidRPr="002100E5" w:rsidTr="00E54B55">
        <w:trPr>
          <w:trHeight w:val="555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Красноглазов Савелий Иванович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2100E5" w:rsidRDefault="004C7534" w:rsidP="00461CFE">
            <w:pPr>
              <w:jc w:val="center"/>
            </w:pPr>
            <w:r w:rsidRPr="002100E5">
              <w:rPr>
                <w:sz w:val="22"/>
                <w:szCs w:val="22"/>
              </w:rPr>
              <w:t>Помощник главы Администрации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DB5548" w:rsidRDefault="004C7534" w:rsidP="00BC1D81">
            <w:pPr>
              <w:jc w:val="center"/>
            </w:pPr>
            <w:r w:rsidRPr="00DB5548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DB5548" w:rsidRDefault="004C7534" w:rsidP="00BC1D81">
            <w:pPr>
              <w:jc w:val="center"/>
            </w:pPr>
            <w:r w:rsidRPr="00DB5548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DB5548" w:rsidRDefault="004C7534" w:rsidP="00BC1D81">
            <w:pPr>
              <w:jc w:val="center"/>
            </w:pPr>
            <w:r w:rsidRPr="00DB5548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Merge w:val="restart"/>
            <w:vAlign w:val="center"/>
          </w:tcPr>
          <w:p w:rsidR="004C7534" w:rsidRPr="00DB5548" w:rsidRDefault="004C7534" w:rsidP="00BC1D81">
            <w:pPr>
              <w:jc w:val="center"/>
            </w:pPr>
            <w:r w:rsidRPr="00DB5548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DB5548" w:rsidRDefault="004C7534" w:rsidP="00BC1D81">
            <w:pPr>
              <w:jc w:val="center"/>
            </w:pPr>
            <w:r w:rsidRPr="00DB5548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B5548" w:rsidRDefault="004C7534" w:rsidP="00BC1D81">
            <w:r w:rsidRPr="00DB5548">
              <w:rPr>
                <w:sz w:val="22"/>
                <w:szCs w:val="22"/>
              </w:rPr>
              <w:t>30,4</w:t>
            </w:r>
          </w:p>
        </w:tc>
        <w:tc>
          <w:tcPr>
            <w:tcW w:w="967" w:type="dxa"/>
            <w:vAlign w:val="center"/>
          </w:tcPr>
          <w:p w:rsidR="004C7534" w:rsidRPr="00DB5548" w:rsidRDefault="004C7534" w:rsidP="00BC1D81">
            <w:pPr>
              <w:jc w:val="center"/>
            </w:pPr>
            <w:r w:rsidRPr="00DB5548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B5548" w:rsidRDefault="004C7534" w:rsidP="00763DD7">
            <w:pPr>
              <w:jc w:val="center"/>
            </w:pPr>
            <w:r w:rsidRPr="00DB5548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DB5548" w:rsidRDefault="004C7534" w:rsidP="00763DD7">
            <w:pPr>
              <w:jc w:val="center"/>
            </w:pPr>
            <w:r w:rsidRPr="00DB5548">
              <w:rPr>
                <w:sz w:val="22"/>
                <w:szCs w:val="22"/>
              </w:rPr>
              <w:t>608383,16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2100E5" w:rsidTr="00E54B55">
        <w:trPr>
          <w:trHeight w:val="55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  <w:vAlign w:val="center"/>
          </w:tcPr>
          <w:p w:rsidR="004C7534" w:rsidRPr="002100E5" w:rsidRDefault="004C7534" w:rsidP="005A7859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2100E5" w:rsidRDefault="004C7534" w:rsidP="00BC1D8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2100E5" w:rsidRDefault="004C7534" w:rsidP="00BC1D8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2100E5" w:rsidRDefault="004C7534" w:rsidP="00BC1D81">
            <w:pPr>
              <w:jc w:val="center"/>
            </w:pPr>
          </w:p>
        </w:tc>
        <w:tc>
          <w:tcPr>
            <w:tcW w:w="871" w:type="dxa"/>
            <w:vMerge/>
            <w:vAlign w:val="center"/>
          </w:tcPr>
          <w:p w:rsidR="004C7534" w:rsidRPr="002100E5" w:rsidRDefault="004C7534" w:rsidP="00BC1D81">
            <w:pPr>
              <w:jc w:val="center"/>
            </w:pP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BC1D81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BC1D81">
            <w:r w:rsidRPr="002100E5">
              <w:rPr>
                <w:sz w:val="22"/>
                <w:szCs w:val="22"/>
              </w:rPr>
              <w:t>53,4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BC1D81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2100E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Шабельникова Наталья Александровна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  <w:r w:rsidRPr="002100E5">
              <w:rPr>
                <w:sz w:val="22"/>
                <w:szCs w:val="22"/>
              </w:rPr>
              <w:t>Помощник заместителя главы Администрации</w:t>
            </w: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49,9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469920,95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2100E5" w:rsidRDefault="004C7534" w:rsidP="00461CFE">
            <w:pPr>
              <w:jc w:val="center"/>
            </w:pPr>
          </w:p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267FF0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267FF0">
            <w:pPr>
              <w:jc w:val="center"/>
            </w:pPr>
            <w:r w:rsidRPr="002100E5">
              <w:rPr>
                <w:sz w:val="22"/>
                <w:szCs w:val="22"/>
              </w:rPr>
              <w:t>5000,00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267FF0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Автомобиль ВАЗ 2107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282502,78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7E4636" w:rsidRDefault="004C7534" w:rsidP="008A287C">
            <w:pPr>
              <w:numPr>
                <w:ilvl w:val="0"/>
                <w:numId w:val="2"/>
              </w:numPr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2100E5" w:rsidRDefault="004C7534" w:rsidP="005A7859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871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267FF0">
            <w:pPr>
              <w:jc w:val="center"/>
            </w:pPr>
            <w:r w:rsidRPr="002100E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267FF0">
            <w:pPr>
              <w:jc w:val="center"/>
            </w:pPr>
            <w:r w:rsidRPr="002100E5">
              <w:rPr>
                <w:sz w:val="22"/>
                <w:szCs w:val="22"/>
              </w:rPr>
              <w:t>82,0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267FF0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7E4636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>
              <w:rPr>
                <w:sz w:val="22"/>
                <w:szCs w:val="22"/>
              </w:rPr>
              <w:t>н</w:t>
            </w:r>
            <w:r w:rsidRPr="002100E5">
              <w:rPr>
                <w:sz w:val="22"/>
                <w:szCs w:val="22"/>
              </w:rPr>
              <w:t>есовершеннолетний ребёнок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2100E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Болдырев</w:t>
            </w:r>
          </w:p>
          <w:p w:rsidR="004C7534" w:rsidRPr="002100E5" w:rsidRDefault="004C7534" w:rsidP="005A7859">
            <w:r w:rsidRPr="002100E5">
              <w:rPr>
                <w:sz w:val="22"/>
                <w:szCs w:val="22"/>
              </w:rPr>
              <w:t>Семен Викторович</w:t>
            </w:r>
          </w:p>
          <w:p w:rsidR="004C7534" w:rsidRPr="002100E5" w:rsidRDefault="004C7534" w:rsidP="005A7859"/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  <w:r w:rsidRPr="002100E5">
              <w:rPr>
                <w:sz w:val="22"/>
                <w:szCs w:val="22"/>
              </w:rPr>
              <w:t>Помощник заместителя главы Администрации</w:t>
            </w: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квартира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индивидуальная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52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автомобиль</w:t>
            </w:r>
          </w:p>
          <w:p w:rsidR="004C7534" w:rsidRPr="002100E5" w:rsidRDefault="004C7534" w:rsidP="00763DD7">
            <w:pPr>
              <w:jc w:val="center"/>
              <w:rPr>
                <w:lang w:val="en-US"/>
              </w:rPr>
            </w:pPr>
            <w:r w:rsidRPr="002100E5">
              <w:rPr>
                <w:bCs/>
                <w:sz w:val="22"/>
                <w:szCs w:val="22"/>
              </w:rPr>
              <w:t xml:space="preserve">Шевроле </w:t>
            </w:r>
            <w:r w:rsidRPr="002100E5">
              <w:rPr>
                <w:bCs/>
                <w:sz w:val="22"/>
                <w:szCs w:val="22"/>
                <w:lang w:val="en-US"/>
              </w:rPr>
              <w:t>CRUZE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501580,27</w:t>
            </w:r>
          </w:p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E54B55">
        <w:trPr>
          <w:trHeight w:val="642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супруга</w:t>
            </w:r>
          </w:p>
          <w:p w:rsidR="004C7534" w:rsidRPr="002100E5" w:rsidRDefault="004C7534" w:rsidP="005A7859">
            <w:r w:rsidRPr="002100E5">
              <w:rPr>
                <w:sz w:val="22"/>
                <w:szCs w:val="22"/>
              </w:rPr>
              <w:t xml:space="preserve"> </w:t>
            </w:r>
          </w:p>
          <w:p w:rsidR="004C7534" w:rsidRPr="002100E5" w:rsidRDefault="004C7534" w:rsidP="005A7859"/>
        </w:tc>
        <w:tc>
          <w:tcPr>
            <w:tcW w:w="1800" w:type="dxa"/>
            <w:vMerge w:val="restart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Долевая (1/5)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1000,0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2430,00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E54B55">
        <w:trPr>
          <w:trHeight w:val="546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100E5" w:rsidRDefault="004C7534" w:rsidP="005A7859"/>
        </w:tc>
        <w:tc>
          <w:tcPr>
            <w:tcW w:w="1800" w:type="dxa"/>
            <w:vMerge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Долевая (1/5)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AD6995">
            <w:pPr>
              <w:jc w:val="center"/>
            </w:pPr>
            <w:r w:rsidRPr="002100E5">
              <w:rPr>
                <w:sz w:val="22"/>
                <w:szCs w:val="22"/>
              </w:rPr>
              <w:t>70,0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5A7859">
            <w:pPr>
              <w:jc w:val="center"/>
            </w:pPr>
            <w:r w:rsidRPr="002100E5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967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100E5" w:rsidRDefault="004C7534" w:rsidP="00763DD7">
            <w:pPr>
              <w:jc w:val="center"/>
            </w:pPr>
          </w:p>
        </w:tc>
      </w:tr>
      <w:tr w:rsidR="004C7534" w:rsidRPr="005A7859" w:rsidTr="00E54B55">
        <w:trPr>
          <w:trHeight w:val="499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</w:p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2100E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2100E5" w:rsidRDefault="004C7534" w:rsidP="005A7859">
            <w:r w:rsidRPr="002100E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2100E5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100E5" w:rsidRDefault="004C7534" w:rsidP="00763DD7">
            <w:pPr>
              <w:jc w:val="center"/>
            </w:pPr>
            <w:r w:rsidRPr="002100E5">
              <w:rPr>
                <w:sz w:val="22"/>
                <w:szCs w:val="22"/>
              </w:rPr>
              <w:t>-</w:t>
            </w:r>
          </w:p>
        </w:tc>
      </w:tr>
      <w:tr w:rsidR="004C7534" w:rsidRPr="005A7859" w:rsidTr="002A72E2">
        <w:trPr>
          <w:trHeight w:val="840"/>
        </w:trPr>
        <w:tc>
          <w:tcPr>
            <w:tcW w:w="529" w:type="dxa"/>
            <w:vMerge w:val="restart"/>
            <w:vAlign w:val="center"/>
          </w:tcPr>
          <w:p w:rsidR="004C7534" w:rsidRPr="002A72E2" w:rsidRDefault="004C7534" w:rsidP="008A287C">
            <w:pPr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2340" w:type="dxa"/>
          </w:tcPr>
          <w:p w:rsidR="004C7534" w:rsidRPr="002A72E2" w:rsidRDefault="004C7534" w:rsidP="005A7859">
            <w:r w:rsidRPr="002A72E2">
              <w:rPr>
                <w:sz w:val="22"/>
                <w:szCs w:val="22"/>
              </w:rPr>
              <w:t>Агалакова</w:t>
            </w:r>
          </w:p>
          <w:p w:rsidR="004C7534" w:rsidRPr="002A72E2" w:rsidRDefault="004C7534" w:rsidP="005A7859">
            <w:r w:rsidRPr="002A72E2">
              <w:rPr>
                <w:sz w:val="22"/>
                <w:szCs w:val="22"/>
              </w:rPr>
              <w:t>Ирина</w:t>
            </w:r>
          </w:p>
          <w:p w:rsidR="004C7534" w:rsidRPr="002A72E2" w:rsidRDefault="004C7534" w:rsidP="005A7859">
            <w:r w:rsidRPr="002A72E2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800" w:type="dxa"/>
          </w:tcPr>
          <w:p w:rsidR="004C7534" w:rsidRPr="002A72E2" w:rsidRDefault="004C7534" w:rsidP="00461CFE">
            <w:pPr>
              <w:jc w:val="center"/>
            </w:pPr>
            <w:r w:rsidRPr="002A72E2">
              <w:rPr>
                <w:sz w:val="22"/>
                <w:szCs w:val="22"/>
              </w:rPr>
              <w:t>Начальник отдела муниципальной службы</w:t>
            </w:r>
          </w:p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48,8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889690,54</w:t>
            </w:r>
          </w:p>
        </w:tc>
        <w:tc>
          <w:tcPr>
            <w:tcW w:w="536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2A72E2">
        <w:trPr>
          <w:trHeight w:val="358"/>
        </w:trPr>
        <w:tc>
          <w:tcPr>
            <w:tcW w:w="529" w:type="dxa"/>
            <w:vMerge/>
          </w:tcPr>
          <w:p w:rsidR="004C7534" w:rsidRPr="002A72E2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 w:val="restart"/>
          </w:tcPr>
          <w:p w:rsidR="004C7534" w:rsidRPr="002A72E2" w:rsidRDefault="004C7534" w:rsidP="005A7859">
            <w:pPr>
              <w:rPr>
                <w:rFonts w:ascii="Agency FB" w:hAnsi="Agency FB"/>
              </w:rPr>
            </w:pPr>
            <w:r w:rsidRPr="002A72E2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</w:tcPr>
          <w:p w:rsidR="004C7534" w:rsidRPr="002A72E2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45,9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 xml:space="preserve">автомобиль </w:t>
            </w:r>
          </w:p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  <w:lang w:val="en-US"/>
              </w:rPr>
              <w:t>SsangYong Cyron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423420,92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2A72E2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4C7534" w:rsidRPr="002A72E2" w:rsidRDefault="004C7534" w:rsidP="005A7859"/>
        </w:tc>
        <w:tc>
          <w:tcPr>
            <w:tcW w:w="1800" w:type="dxa"/>
            <w:vMerge/>
          </w:tcPr>
          <w:p w:rsidR="004C7534" w:rsidRPr="002A72E2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2A72E2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</w:tcPr>
          <w:p w:rsidR="004C7534" w:rsidRPr="002A72E2" w:rsidRDefault="004C7534" w:rsidP="005A7859">
            <w:r w:rsidRPr="002A72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2A72E2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62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 w:val="restart"/>
          </w:tcPr>
          <w:p w:rsidR="004C7534" w:rsidRPr="002A72E2" w:rsidRDefault="004C7534" w:rsidP="005A7859">
            <w:r w:rsidRPr="002A72E2">
              <w:rPr>
                <w:sz w:val="22"/>
                <w:szCs w:val="22"/>
              </w:rPr>
              <w:t>Алексеенко</w:t>
            </w:r>
          </w:p>
          <w:p w:rsidR="004C7534" w:rsidRPr="002A72E2" w:rsidRDefault="004C7534" w:rsidP="005A7859">
            <w:r w:rsidRPr="002A72E2">
              <w:rPr>
                <w:sz w:val="22"/>
                <w:szCs w:val="22"/>
              </w:rPr>
              <w:t>Виктория Анатольевна</w:t>
            </w:r>
          </w:p>
        </w:tc>
        <w:tc>
          <w:tcPr>
            <w:tcW w:w="1800" w:type="dxa"/>
            <w:vMerge w:val="restart"/>
          </w:tcPr>
          <w:p w:rsidR="004C7534" w:rsidRPr="002A72E2" w:rsidRDefault="004C7534" w:rsidP="00461CFE">
            <w:pPr>
              <w:jc w:val="center"/>
            </w:pPr>
            <w:r>
              <w:rPr>
                <w:sz w:val="22"/>
                <w:szCs w:val="22"/>
              </w:rPr>
              <w:t>Заведующий</w:t>
            </w:r>
            <w:r w:rsidRPr="002A72E2">
              <w:rPr>
                <w:sz w:val="22"/>
                <w:szCs w:val="22"/>
              </w:rPr>
              <w:t xml:space="preserve"> сектором кадрового делопроизводства</w:t>
            </w:r>
            <w:r>
              <w:rPr>
                <w:sz w:val="22"/>
                <w:szCs w:val="22"/>
              </w:rPr>
              <w:t xml:space="preserve"> </w:t>
            </w:r>
            <w:r w:rsidRPr="002A72E2">
              <w:rPr>
                <w:sz w:val="22"/>
                <w:szCs w:val="22"/>
              </w:rPr>
              <w:t>ОМС</w:t>
            </w:r>
          </w:p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46,5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780360,06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4C7534" w:rsidRPr="002A72E2" w:rsidRDefault="004C7534" w:rsidP="005A7859"/>
        </w:tc>
        <w:tc>
          <w:tcPr>
            <w:tcW w:w="1800" w:type="dxa"/>
            <w:vMerge/>
          </w:tcPr>
          <w:p w:rsidR="004C7534" w:rsidRPr="002A72E2" w:rsidRDefault="004C7534" w:rsidP="00956475"/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4C7534" w:rsidRPr="002A72E2" w:rsidRDefault="004C7534" w:rsidP="005A7859"/>
        </w:tc>
        <w:tc>
          <w:tcPr>
            <w:tcW w:w="1800" w:type="dxa"/>
            <w:vMerge/>
          </w:tcPr>
          <w:p w:rsidR="004C7534" w:rsidRPr="002A72E2" w:rsidRDefault="004C7534" w:rsidP="00956475"/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26,0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0" w:type="dxa"/>
            <w:vMerge w:val="restart"/>
          </w:tcPr>
          <w:p w:rsidR="004C7534" w:rsidRPr="002A72E2" w:rsidRDefault="004C7534" w:rsidP="005A7859">
            <w:r w:rsidRPr="002A72E2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</w:tcPr>
          <w:p w:rsidR="004C7534" w:rsidRPr="002A72E2" w:rsidRDefault="004C7534" w:rsidP="00956475"/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54,5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767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автомобиль</w:t>
            </w:r>
          </w:p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ХУНДАЙ ТУКСОН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816369,58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</w:tcPr>
          <w:p w:rsidR="004C7534" w:rsidRPr="005A7859" w:rsidRDefault="004C7534" w:rsidP="00956475">
            <w:pPr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510,0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763DD7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lightGray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lightGray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lightGray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lightGray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lightGray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lightGray"/>
              </w:rPr>
            </w:pPr>
          </w:p>
        </w:tc>
      </w:tr>
      <w:tr w:rsidR="004C7534" w:rsidRPr="002A72E2" w:rsidTr="002A72E2">
        <w:trPr>
          <w:trHeight w:val="350"/>
        </w:trPr>
        <w:tc>
          <w:tcPr>
            <w:tcW w:w="529" w:type="dxa"/>
            <w:vMerge w:val="restart"/>
            <w:vAlign w:val="center"/>
          </w:tcPr>
          <w:p w:rsidR="004C7534" w:rsidRPr="002A72E2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A72E2" w:rsidRDefault="004C7534" w:rsidP="002A72E2">
            <w:r w:rsidRPr="002A72E2">
              <w:rPr>
                <w:sz w:val="22"/>
                <w:szCs w:val="22"/>
              </w:rPr>
              <w:t>Карпов</w:t>
            </w:r>
          </w:p>
          <w:p w:rsidR="004C7534" w:rsidRPr="002A72E2" w:rsidRDefault="004C7534" w:rsidP="002A72E2">
            <w:r w:rsidRPr="002A72E2">
              <w:rPr>
                <w:sz w:val="22"/>
                <w:szCs w:val="22"/>
              </w:rPr>
              <w:t>Алексей Евгеньевич</w:t>
            </w:r>
          </w:p>
        </w:tc>
        <w:tc>
          <w:tcPr>
            <w:tcW w:w="1800" w:type="dxa"/>
            <w:vMerge w:val="restart"/>
          </w:tcPr>
          <w:p w:rsidR="004C7534" w:rsidRPr="002A72E2" w:rsidRDefault="004C7534" w:rsidP="00461CFE">
            <w:pPr>
              <w:jc w:val="center"/>
            </w:pPr>
            <w:r w:rsidRPr="002A72E2">
              <w:rPr>
                <w:sz w:val="22"/>
                <w:szCs w:val="22"/>
              </w:rPr>
              <w:t>Начальник отдела по мобилизационной работе</w:t>
            </w: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72,2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автомобиль</w:t>
            </w:r>
          </w:p>
          <w:p w:rsidR="004C7534" w:rsidRDefault="004C7534" w:rsidP="00CD13DF">
            <w:pPr>
              <w:jc w:val="center"/>
              <w:rPr>
                <w:bCs/>
              </w:rPr>
            </w:pPr>
            <w:r w:rsidRPr="002A72E2">
              <w:rPr>
                <w:bCs/>
                <w:sz w:val="22"/>
                <w:szCs w:val="22"/>
              </w:rPr>
              <w:t xml:space="preserve">НИССАН </w:t>
            </w:r>
          </w:p>
          <w:p w:rsidR="004C7534" w:rsidRPr="002A72E2" w:rsidRDefault="004C7534" w:rsidP="00CD13DF">
            <w:pPr>
              <w:jc w:val="center"/>
            </w:pPr>
            <w:r w:rsidRPr="002A72E2">
              <w:rPr>
                <w:bCs/>
                <w:sz w:val="22"/>
                <w:szCs w:val="22"/>
                <w:lang w:val="en-US"/>
              </w:rPr>
              <w:t>X</w:t>
            </w:r>
            <w:r w:rsidRPr="002A72E2">
              <w:rPr>
                <w:bCs/>
                <w:sz w:val="22"/>
                <w:szCs w:val="22"/>
              </w:rPr>
              <w:t>-</w:t>
            </w:r>
            <w:r w:rsidRPr="002A72E2">
              <w:rPr>
                <w:bCs/>
                <w:sz w:val="22"/>
                <w:szCs w:val="22"/>
                <w:lang w:val="en-US"/>
              </w:rPr>
              <w:t>Trail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  <w:lang w:val="en-US"/>
              </w:rPr>
              <w:t>1</w:t>
            </w:r>
            <w:r w:rsidRPr="002A72E2">
              <w:rPr>
                <w:sz w:val="22"/>
                <w:szCs w:val="22"/>
              </w:rPr>
              <w:t>222976,45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2A72E2" w:rsidTr="00E54B55">
        <w:tc>
          <w:tcPr>
            <w:tcW w:w="529" w:type="dxa"/>
            <w:vMerge/>
          </w:tcPr>
          <w:p w:rsidR="004C7534" w:rsidRPr="002A72E2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A72E2" w:rsidRDefault="004C7534" w:rsidP="005A7859"/>
        </w:tc>
        <w:tc>
          <w:tcPr>
            <w:tcW w:w="1800" w:type="dxa"/>
            <w:vMerge/>
          </w:tcPr>
          <w:p w:rsidR="004C7534" w:rsidRPr="002A72E2" w:rsidRDefault="004C7534" w:rsidP="00CD13DF"/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17,1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Лодка вёсельная ПВХ «</w:t>
            </w:r>
            <w:r w:rsidRPr="002A72E2">
              <w:rPr>
                <w:sz w:val="22"/>
                <w:szCs w:val="22"/>
                <w:lang w:val="en-US"/>
              </w:rPr>
              <w:t>NORDIC-300</w:t>
            </w:r>
            <w:r w:rsidRPr="002A72E2">
              <w:rPr>
                <w:sz w:val="22"/>
                <w:szCs w:val="22"/>
              </w:rPr>
              <w:t>»</w:t>
            </w: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2A72E2" w:rsidTr="00E54B55">
        <w:tc>
          <w:tcPr>
            <w:tcW w:w="529" w:type="dxa"/>
            <w:vMerge/>
          </w:tcPr>
          <w:p w:rsidR="004C7534" w:rsidRPr="002A72E2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A72E2" w:rsidRDefault="004C7534" w:rsidP="005A7859"/>
        </w:tc>
        <w:tc>
          <w:tcPr>
            <w:tcW w:w="1800" w:type="dxa"/>
            <w:vMerge/>
          </w:tcPr>
          <w:p w:rsidR="004C7534" w:rsidRPr="002A72E2" w:rsidRDefault="004C7534" w:rsidP="00CD13DF"/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под</w:t>
            </w:r>
            <w:r w:rsidRPr="002A72E2">
              <w:rPr>
                <w:sz w:val="22"/>
                <w:szCs w:val="22"/>
              </w:rPr>
              <w:t xml:space="preserve"> гараж</w:t>
            </w:r>
            <w:r>
              <w:rPr>
                <w:sz w:val="22"/>
                <w:szCs w:val="22"/>
              </w:rPr>
              <w:t>ом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2A72E2" w:rsidTr="00E54B55">
        <w:tc>
          <w:tcPr>
            <w:tcW w:w="529" w:type="dxa"/>
            <w:vMerge/>
          </w:tcPr>
          <w:p w:rsidR="004C7534" w:rsidRPr="002A72E2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A72E2" w:rsidRDefault="004C7534" w:rsidP="005A7859">
            <w:r w:rsidRPr="002A72E2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</w:tcPr>
          <w:p w:rsidR="004C7534" w:rsidRPr="002A72E2" w:rsidRDefault="004C7534" w:rsidP="00CD13DF"/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72,2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476088,27</w:t>
            </w:r>
          </w:p>
        </w:tc>
        <w:tc>
          <w:tcPr>
            <w:tcW w:w="536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2A72E2" w:rsidRDefault="004C7534" w:rsidP="005A7859">
            <w:r w:rsidRPr="002A72E2">
              <w:rPr>
                <w:sz w:val="22"/>
                <w:szCs w:val="22"/>
              </w:rPr>
              <w:t>Макаров</w:t>
            </w:r>
          </w:p>
          <w:p w:rsidR="004C7534" w:rsidRPr="002A72E2" w:rsidRDefault="004C7534" w:rsidP="005A7859">
            <w:r w:rsidRPr="002A72E2">
              <w:rPr>
                <w:sz w:val="22"/>
                <w:szCs w:val="22"/>
              </w:rPr>
              <w:t>Валентин Иванович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Начальник отдела контроля исполнения поручений</w:t>
            </w:r>
          </w:p>
        </w:tc>
        <w:tc>
          <w:tcPr>
            <w:tcW w:w="1413" w:type="dxa"/>
          </w:tcPr>
          <w:p w:rsidR="004C7534" w:rsidRPr="002A72E2" w:rsidRDefault="004C7534">
            <w:r w:rsidRPr="002A72E2"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r w:rsidRPr="002A72E2">
              <w:rPr>
                <w:sz w:val="22"/>
                <w:szCs w:val="22"/>
              </w:rPr>
              <w:t>43,2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 xml:space="preserve">- 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A72E2" w:rsidRDefault="004C7534" w:rsidP="00CD13DF">
            <w:pPr>
              <w:jc w:val="center"/>
              <w:rPr>
                <w:lang w:val="en-US"/>
              </w:rPr>
            </w:pPr>
            <w:r w:rsidRPr="002A72E2">
              <w:rPr>
                <w:sz w:val="22"/>
                <w:szCs w:val="22"/>
              </w:rPr>
              <w:t>автомобили</w:t>
            </w:r>
          </w:p>
          <w:p w:rsidR="004C7534" w:rsidRPr="002A72E2" w:rsidRDefault="004C7534" w:rsidP="00CD13DF">
            <w:pPr>
              <w:jc w:val="center"/>
              <w:rPr>
                <w:lang w:val="en-US"/>
              </w:rPr>
            </w:pPr>
            <w:r w:rsidRPr="002A72E2">
              <w:rPr>
                <w:sz w:val="22"/>
                <w:szCs w:val="22"/>
                <w:lang w:val="en-US"/>
              </w:rPr>
              <w:t>Nissan Qashqai,</w:t>
            </w:r>
          </w:p>
          <w:p w:rsidR="004C7534" w:rsidRPr="002A72E2" w:rsidRDefault="004C7534" w:rsidP="00CD13DF">
            <w:pPr>
              <w:jc w:val="center"/>
              <w:rPr>
                <w:lang w:val="en-US"/>
              </w:rPr>
            </w:pPr>
            <w:r w:rsidRPr="002A72E2">
              <w:rPr>
                <w:bCs/>
                <w:sz w:val="22"/>
                <w:szCs w:val="22"/>
                <w:lang w:val="en-US"/>
              </w:rPr>
              <w:t xml:space="preserve">Mitsubishi </w:t>
            </w:r>
            <w:r w:rsidRPr="002A72E2">
              <w:rPr>
                <w:sz w:val="22"/>
                <w:szCs w:val="22"/>
                <w:lang w:val="en-US"/>
              </w:rPr>
              <w:t xml:space="preserve"> </w:t>
            </w:r>
            <w:r w:rsidRPr="002A72E2">
              <w:rPr>
                <w:bCs/>
                <w:sz w:val="22"/>
                <w:szCs w:val="22"/>
                <w:lang w:val="en-US"/>
              </w:rPr>
              <w:t>Outlander, Nissan X-Trail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  <w:rPr>
                <w:lang w:val="en-US"/>
              </w:rPr>
            </w:pPr>
            <w:r w:rsidRPr="002A72E2">
              <w:rPr>
                <w:sz w:val="22"/>
                <w:szCs w:val="22"/>
                <w:lang w:val="en-US"/>
              </w:rPr>
              <w:t>914258</w:t>
            </w:r>
            <w:r w:rsidRPr="002A72E2">
              <w:rPr>
                <w:sz w:val="22"/>
                <w:szCs w:val="22"/>
              </w:rPr>
              <w:t>,</w:t>
            </w:r>
            <w:r w:rsidRPr="002A72E2"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A72E2" w:rsidRDefault="004C7534" w:rsidP="005A7859"/>
        </w:tc>
        <w:tc>
          <w:tcPr>
            <w:tcW w:w="180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413" w:type="dxa"/>
          </w:tcPr>
          <w:p w:rsidR="004C7534" w:rsidRPr="002A72E2" w:rsidRDefault="004C7534">
            <w:r w:rsidRPr="002A72E2"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r w:rsidRPr="002A72E2">
              <w:rPr>
                <w:sz w:val="22"/>
                <w:szCs w:val="22"/>
              </w:rPr>
              <w:t>35,0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A72E2" w:rsidRDefault="004C7534" w:rsidP="005A7859"/>
        </w:tc>
        <w:tc>
          <w:tcPr>
            <w:tcW w:w="180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r w:rsidRPr="002A72E2">
              <w:rPr>
                <w:sz w:val="22"/>
                <w:szCs w:val="22"/>
              </w:rPr>
              <w:t>600,0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A72E2" w:rsidRDefault="004C7534" w:rsidP="005A7859"/>
        </w:tc>
        <w:tc>
          <w:tcPr>
            <w:tcW w:w="180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33,0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A72E2" w:rsidRDefault="004C7534" w:rsidP="005A7859"/>
        </w:tc>
        <w:tc>
          <w:tcPr>
            <w:tcW w:w="180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22,6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A72E2" w:rsidRDefault="004C7534" w:rsidP="005A7859"/>
        </w:tc>
        <w:tc>
          <w:tcPr>
            <w:tcW w:w="180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2A72E2" w:rsidRDefault="004C7534" w:rsidP="005A7859"/>
        </w:tc>
        <w:tc>
          <w:tcPr>
            <w:tcW w:w="180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59,8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2A72E2" w:rsidRDefault="004C7534" w:rsidP="005A7859">
            <w:r w:rsidRPr="002A72E2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r w:rsidRPr="002A72E2">
              <w:rPr>
                <w:sz w:val="22"/>
                <w:szCs w:val="22"/>
              </w:rPr>
              <w:t>1200,00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  <w:rPr>
                <w:lang w:val="en-US"/>
              </w:rPr>
            </w:pPr>
            <w:r w:rsidRPr="002A72E2">
              <w:rPr>
                <w:sz w:val="22"/>
                <w:szCs w:val="22"/>
                <w:lang w:val="en-US"/>
              </w:rPr>
              <w:t>1124669</w:t>
            </w:r>
            <w:r w:rsidRPr="002A72E2">
              <w:rPr>
                <w:sz w:val="22"/>
                <w:szCs w:val="22"/>
              </w:rPr>
              <w:t>,</w:t>
            </w:r>
            <w:r w:rsidRPr="002A72E2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CD13DF">
            <w:pPr>
              <w:jc w:val="center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Дача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r w:rsidRPr="002A72E2">
              <w:rPr>
                <w:sz w:val="22"/>
                <w:szCs w:val="22"/>
              </w:rPr>
              <w:t>144,9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CD13DF">
            <w:pPr>
              <w:jc w:val="center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61,3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CD13DF">
            <w:pPr>
              <w:jc w:val="center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55,0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A72E2" w:rsidRDefault="004C7534" w:rsidP="00CD13DF">
            <w:pPr>
              <w:jc w:val="center"/>
            </w:pPr>
            <w:r w:rsidRPr="002A72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A72E2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  <w:rPr>
                <w:color w:val="0000FF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Ушакова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Ольга Владимировна</w:t>
            </w:r>
          </w:p>
          <w:p w:rsidR="004C7534" w:rsidRPr="00542D10" w:rsidRDefault="004C7534" w:rsidP="005A7859"/>
        </w:tc>
        <w:tc>
          <w:tcPr>
            <w:tcW w:w="1800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Начальник контрольно-ревизионного отдела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416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542D10" w:rsidRDefault="004C7534" w:rsidP="00CD13DF">
            <w:pPr>
              <w:jc w:val="center"/>
              <w:rPr>
                <w:bCs/>
              </w:rPr>
            </w:pPr>
            <w:r w:rsidRPr="00542D10">
              <w:rPr>
                <w:bCs/>
                <w:sz w:val="22"/>
                <w:szCs w:val="22"/>
              </w:rPr>
              <w:t>автомобиль</w:t>
            </w:r>
          </w:p>
          <w:p w:rsidR="004C7534" w:rsidRPr="00542D10" w:rsidRDefault="004C7534" w:rsidP="00CD13DF">
            <w:pPr>
              <w:jc w:val="center"/>
            </w:pPr>
            <w:r w:rsidRPr="00542D10">
              <w:rPr>
                <w:bCs/>
                <w:sz w:val="22"/>
                <w:szCs w:val="22"/>
              </w:rPr>
              <w:t>Nissan</w:t>
            </w:r>
            <w:r w:rsidRPr="00542D10">
              <w:rPr>
                <w:sz w:val="22"/>
                <w:szCs w:val="22"/>
              </w:rPr>
              <w:t xml:space="preserve"> Terrano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772849,63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Долевая 5/6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787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106,4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дачный дом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Долевая 5/6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88,3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79,4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56,1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летняя кухня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Долевая 5/6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  <w:rPr>
                <w:color w:val="0000FF"/>
              </w:rPr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Гречкина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Ольга Михайловна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Заместитель начальника контрольно-ревизионного отдела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44,0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692864,20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Заричук Леонид Дмитриевич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Начальник правового управления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1190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Автомобиль Мазда СХ-7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645001,76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483,0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12,0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645,0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44,5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73,0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Дача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30,0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1E1AE8">
            <w:r w:rsidRPr="00542D10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10,3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0" w:type="dxa"/>
            <w:vMerge/>
            <w:vAlign w:val="center"/>
          </w:tcPr>
          <w:p w:rsidR="004C7534" w:rsidRPr="00542D10" w:rsidRDefault="004C7534" w:rsidP="005A7859"/>
        </w:tc>
        <w:tc>
          <w:tcPr>
            <w:tcW w:w="180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r w:rsidRPr="00542D10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52,5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</w:tr>
      <w:tr w:rsidR="004C7534" w:rsidRPr="00542D10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Стрюкова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Ольга Алексеевна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 xml:space="preserve">Заместитель начальника </w:t>
            </w:r>
            <w:r>
              <w:rPr>
                <w:sz w:val="22"/>
                <w:szCs w:val="22"/>
              </w:rPr>
              <w:t>правового управления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32,0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500190,05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59,2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Автомобиль Шкода филиция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425181,51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CD13D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CD13DF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Коваль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Светлана Алексеевна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Заведующая сектором претензионно-исковой работы правового управления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Долевая (1/6)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60,1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416324,79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Долевая (1/2)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60,1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545653,78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Долевая (1/6)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60,1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Красноглазова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Ирина Всеволодовна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Зав. сектором</w:t>
            </w:r>
          </w:p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правового анализа правового управления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47,6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47,6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456111,75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47,6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автомобиль</w:t>
            </w:r>
          </w:p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ВАЗ 2108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231586,83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47,6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919"/>
        </w:trPr>
        <w:tc>
          <w:tcPr>
            <w:tcW w:w="529" w:type="dxa"/>
            <w:vMerge w:val="restart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 w:val="restart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Чередниченко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Ольга Петровна</w:t>
            </w:r>
          </w:p>
        </w:tc>
        <w:tc>
          <w:tcPr>
            <w:tcW w:w="1800" w:type="dxa"/>
            <w:vMerge w:val="restart"/>
          </w:tcPr>
          <w:p w:rsidR="004C7534" w:rsidRPr="00542D10" w:rsidRDefault="004C7534" w:rsidP="00461CFE">
            <w:pPr>
              <w:jc w:val="center"/>
            </w:pPr>
            <w:r w:rsidRPr="00542D10">
              <w:rPr>
                <w:sz w:val="22"/>
                <w:szCs w:val="22"/>
              </w:rPr>
              <w:t xml:space="preserve">Заместитель начальника отдела по профилактике коррупционных </w:t>
            </w:r>
            <w:r w:rsidRPr="00461CFE">
              <w:rPr>
                <w:sz w:val="20"/>
                <w:szCs w:val="20"/>
              </w:rPr>
              <w:t>правонарушений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долевая (2/3)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55,8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685524,85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0" w:type="dxa"/>
            <w:vMerge/>
          </w:tcPr>
          <w:p w:rsidR="004C7534" w:rsidRPr="00542D10" w:rsidRDefault="004C7534" w:rsidP="005A7859"/>
        </w:tc>
        <w:tc>
          <w:tcPr>
            <w:tcW w:w="1800" w:type="dxa"/>
            <w:vMerge/>
          </w:tcPr>
          <w:p w:rsidR="004C7534" w:rsidRPr="00542D10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9B3681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9B3681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9B3681">
            <w:pPr>
              <w:jc w:val="center"/>
            </w:pPr>
            <w:r w:rsidRPr="00542D10">
              <w:rPr>
                <w:sz w:val="22"/>
                <w:szCs w:val="22"/>
              </w:rPr>
              <w:t>44,6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9B3681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</w:tcPr>
          <w:p w:rsidR="004C7534" w:rsidRPr="00542D10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автомобиль</w:t>
            </w:r>
          </w:p>
          <w:p w:rsidR="004C7534" w:rsidRPr="00542D10" w:rsidRDefault="004C7534" w:rsidP="005032F6">
            <w:pPr>
              <w:jc w:val="center"/>
            </w:pPr>
            <w:r w:rsidRPr="00542D10">
              <w:rPr>
                <w:bCs/>
                <w:sz w:val="22"/>
                <w:szCs w:val="22"/>
              </w:rPr>
              <w:t>СУЗУКИ Гранд Витара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1157620,19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0" w:type="dxa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542D10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56,5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42D10" w:rsidTr="00E54B55">
        <w:tc>
          <w:tcPr>
            <w:tcW w:w="529" w:type="dxa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Манагаров Владимир Вячеславович</w:t>
            </w:r>
          </w:p>
        </w:tc>
        <w:tc>
          <w:tcPr>
            <w:tcW w:w="1800" w:type="dxa"/>
          </w:tcPr>
          <w:p w:rsidR="004C7534" w:rsidRPr="00542D10" w:rsidRDefault="004C7534" w:rsidP="00461CFE">
            <w:pPr>
              <w:jc w:val="center"/>
            </w:pPr>
            <w:r w:rsidRPr="00542D10">
              <w:rPr>
                <w:sz w:val="22"/>
                <w:szCs w:val="22"/>
              </w:rPr>
              <w:t>Начальник</w:t>
            </w:r>
          </w:p>
          <w:p w:rsidR="004C7534" w:rsidRPr="00542D10" w:rsidRDefault="004C7534" w:rsidP="00461CFE">
            <w:pPr>
              <w:jc w:val="center"/>
            </w:pPr>
            <w:r w:rsidRPr="00542D10">
              <w:rPr>
                <w:sz w:val="22"/>
                <w:szCs w:val="22"/>
              </w:rPr>
              <w:t>Западного территориального отдела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44,6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Форд Фокус 2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654314,73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542D10">
        <w:trPr>
          <w:trHeight w:val="1149"/>
        </w:trPr>
        <w:tc>
          <w:tcPr>
            <w:tcW w:w="529" w:type="dxa"/>
            <w:vMerge w:val="restart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Кривченкова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Ирина Васильевна</w:t>
            </w:r>
          </w:p>
        </w:tc>
        <w:tc>
          <w:tcPr>
            <w:tcW w:w="1800" w:type="dxa"/>
          </w:tcPr>
          <w:p w:rsidR="004C7534" w:rsidRPr="00542D10" w:rsidRDefault="004C7534" w:rsidP="00461CFE">
            <w:pPr>
              <w:jc w:val="center"/>
            </w:pPr>
            <w:r w:rsidRPr="00542D10">
              <w:rPr>
                <w:sz w:val="22"/>
                <w:szCs w:val="22"/>
              </w:rPr>
              <w:t>Главный специалист Западного территориального отдела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  <w:rPr>
                <w:lang w:val="en-US"/>
              </w:rPr>
            </w:pPr>
            <w:r w:rsidRPr="00542D10">
              <w:rPr>
                <w:sz w:val="22"/>
                <w:szCs w:val="22"/>
              </w:rPr>
              <w:t>647176,05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542D10">
        <w:trPr>
          <w:trHeight w:val="236"/>
        </w:trPr>
        <w:tc>
          <w:tcPr>
            <w:tcW w:w="529" w:type="dxa"/>
            <w:vMerge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</w:tcPr>
          <w:p w:rsidR="004C7534" w:rsidRPr="00542D10" w:rsidRDefault="004C7534" w:rsidP="00461CFE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178,8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автомобиль</w:t>
            </w:r>
          </w:p>
          <w:p w:rsidR="004C7534" w:rsidRPr="00542D10" w:rsidRDefault="004C7534" w:rsidP="005032F6">
            <w:pPr>
              <w:jc w:val="center"/>
            </w:pPr>
            <w:r w:rsidRPr="00542D10">
              <w:rPr>
                <w:bCs/>
                <w:sz w:val="22"/>
                <w:szCs w:val="22"/>
              </w:rPr>
              <w:t>Peugeot 408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227464,39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42D10" w:rsidRDefault="004C7534" w:rsidP="005A7859"/>
        </w:tc>
        <w:tc>
          <w:tcPr>
            <w:tcW w:w="1800" w:type="dxa"/>
            <w:vMerge/>
          </w:tcPr>
          <w:p w:rsidR="004C7534" w:rsidRPr="00542D10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1705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Надувная лодка Нептун двухместная</w:t>
            </w: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42D10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42D10" w:rsidRDefault="004C7534" w:rsidP="005A7859"/>
        </w:tc>
        <w:tc>
          <w:tcPr>
            <w:tcW w:w="1800" w:type="dxa"/>
            <w:vMerge/>
          </w:tcPr>
          <w:p w:rsidR="004C7534" w:rsidRPr="00542D10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35,4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</w:tr>
      <w:tr w:rsidR="004C7534" w:rsidRPr="005A7859" w:rsidTr="00542D10">
        <w:trPr>
          <w:trHeight w:val="541"/>
        </w:trPr>
        <w:tc>
          <w:tcPr>
            <w:tcW w:w="529" w:type="dxa"/>
            <w:vMerge w:val="restart"/>
            <w:vAlign w:val="center"/>
          </w:tcPr>
          <w:p w:rsidR="004C7534" w:rsidRPr="00542D10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Ковальчук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Светлана Николаевна</w:t>
            </w:r>
          </w:p>
        </w:tc>
        <w:tc>
          <w:tcPr>
            <w:tcW w:w="1800" w:type="dxa"/>
            <w:vMerge w:val="restart"/>
          </w:tcPr>
          <w:p w:rsidR="004C7534" w:rsidRPr="00542D10" w:rsidRDefault="004C7534" w:rsidP="005032F6">
            <w:pPr>
              <w:jc w:val="both"/>
            </w:pPr>
            <w:r w:rsidRPr="00542D10">
              <w:rPr>
                <w:sz w:val="22"/>
                <w:szCs w:val="22"/>
              </w:rPr>
              <w:t>Начальник Неждановского территориального отдела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52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автомобиль</w:t>
            </w:r>
          </w:p>
          <w:bookmarkStart w:id="1" w:name="65266411"/>
          <w:bookmarkEnd w:id="1"/>
          <w:p w:rsidR="004C7534" w:rsidRPr="00542D10" w:rsidRDefault="004C7534" w:rsidP="005032F6">
            <w:pPr>
              <w:jc w:val="center"/>
              <w:rPr>
                <w:lang w:val="en-US"/>
              </w:rPr>
            </w:pPr>
            <w:r w:rsidRPr="00542D10">
              <w:rPr>
                <w:sz w:val="22"/>
                <w:szCs w:val="22"/>
              </w:rPr>
              <w:fldChar w:fldCharType="begin"/>
            </w:r>
            <w:r w:rsidRPr="00542D10">
              <w:rPr>
                <w:sz w:val="22"/>
                <w:szCs w:val="22"/>
              </w:rPr>
              <w:instrText xml:space="preserve"> HYPERLINK "http://www.avito.ru/items/rostov-na-donu_avtomobili_s_probegom_hyundai_getz_2008_65266411" \o "Hyundai Getz, 2008 в Ростове-на-Дону" </w:instrText>
            </w:r>
            <w:r w:rsidRPr="002720A1">
              <w:rPr>
                <w:sz w:val="22"/>
                <w:szCs w:val="22"/>
              </w:rPr>
            </w:r>
            <w:r w:rsidRPr="00542D10">
              <w:rPr>
                <w:sz w:val="22"/>
                <w:szCs w:val="22"/>
              </w:rPr>
              <w:fldChar w:fldCharType="separate"/>
            </w:r>
            <w:r w:rsidRPr="00542D10">
              <w:rPr>
                <w:rStyle w:val="Hyperlink"/>
                <w:color w:val="auto"/>
                <w:sz w:val="22"/>
                <w:szCs w:val="22"/>
                <w:u w:val="none"/>
              </w:rPr>
              <w:t>Hyundai Getz</w:t>
            </w:r>
            <w:r w:rsidRPr="00542D10">
              <w:rPr>
                <w:sz w:val="22"/>
                <w:szCs w:val="22"/>
              </w:rPr>
              <w:fldChar w:fldCharType="end"/>
            </w:r>
          </w:p>
          <w:p w:rsidR="004C7534" w:rsidRPr="00542D10" w:rsidRDefault="004C7534" w:rsidP="005032F6">
            <w:pPr>
              <w:jc w:val="center"/>
            </w:pPr>
          </w:p>
        </w:tc>
        <w:tc>
          <w:tcPr>
            <w:tcW w:w="1269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736008,66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</w:tcPr>
          <w:p w:rsidR="004C7534" w:rsidRPr="005A7859" w:rsidRDefault="004C7534" w:rsidP="005032F6">
            <w:pPr>
              <w:jc w:val="both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23,2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42D10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5032F6">
            <w:pPr>
              <w:jc w:val="center"/>
              <w:rPr>
                <w:highlight w:val="lightGray"/>
              </w:rPr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</w:tcPr>
          <w:p w:rsidR="004C7534" w:rsidRPr="00542D10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61,9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  <w:rPr>
                <w:bCs/>
              </w:rPr>
            </w:pPr>
            <w:r w:rsidRPr="00542D10">
              <w:rPr>
                <w:bCs/>
                <w:sz w:val="22"/>
                <w:szCs w:val="22"/>
              </w:rPr>
              <w:t>автомобиль</w:t>
            </w:r>
          </w:p>
          <w:p w:rsidR="004C7534" w:rsidRPr="00542D10" w:rsidRDefault="004C7534" w:rsidP="005032F6">
            <w:pPr>
              <w:jc w:val="center"/>
            </w:pPr>
            <w:r w:rsidRPr="00542D10">
              <w:rPr>
                <w:bCs/>
                <w:sz w:val="22"/>
                <w:szCs w:val="22"/>
              </w:rPr>
              <w:t>Fiat</w:t>
            </w:r>
            <w:r w:rsidRPr="00542D10">
              <w:rPr>
                <w:sz w:val="22"/>
                <w:szCs w:val="22"/>
              </w:rPr>
              <w:t xml:space="preserve"> </w:t>
            </w:r>
            <w:r w:rsidRPr="00542D10">
              <w:rPr>
                <w:bCs/>
                <w:sz w:val="22"/>
                <w:szCs w:val="22"/>
              </w:rPr>
              <w:t>Linea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648078,10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42D10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Достов</w:t>
            </w:r>
          </w:p>
          <w:p w:rsidR="004C7534" w:rsidRPr="00542D10" w:rsidRDefault="004C7534" w:rsidP="005A7859">
            <w:r w:rsidRPr="00542D10">
              <w:rPr>
                <w:sz w:val="22"/>
                <w:szCs w:val="22"/>
              </w:rPr>
              <w:t>Александр Александрович</w:t>
            </w:r>
          </w:p>
        </w:tc>
        <w:tc>
          <w:tcPr>
            <w:tcW w:w="1800" w:type="dxa"/>
          </w:tcPr>
          <w:p w:rsidR="004C7534" w:rsidRPr="00542D10" w:rsidRDefault="004C7534" w:rsidP="005032F6">
            <w:pPr>
              <w:jc w:val="both"/>
            </w:pPr>
            <w:r w:rsidRPr="00542D10">
              <w:rPr>
                <w:sz w:val="22"/>
                <w:szCs w:val="22"/>
              </w:rPr>
              <w:t>Главный специалист Неждановского ТО</w:t>
            </w: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31,3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автомобиль</w:t>
            </w:r>
          </w:p>
          <w:p w:rsidR="004C7534" w:rsidRPr="00542D10" w:rsidRDefault="004C7534" w:rsidP="005032F6">
            <w:pPr>
              <w:jc w:val="center"/>
              <w:rPr>
                <w:lang w:val="en-US"/>
              </w:rPr>
            </w:pPr>
            <w:r w:rsidRPr="00542D10">
              <w:rPr>
                <w:sz w:val="22"/>
                <w:szCs w:val="22"/>
              </w:rPr>
              <w:t xml:space="preserve">ВАЗ 21150 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477656,56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42D10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542D10" w:rsidRDefault="004C7534" w:rsidP="005A7859">
            <w:r w:rsidRPr="00542D10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</w:tcPr>
          <w:p w:rsidR="004C7534" w:rsidRPr="00542D10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31,3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153929,26</w:t>
            </w:r>
          </w:p>
        </w:tc>
        <w:tc>
          <w:tcPr>
            <w:tcW w:w="536" w:type="dxa"/>
            <w:vAlign w:val="center"/>
          </w:tcPr>
          <w:p w:rsidR="004C7534" w:rsidRPr="00542D10" w:rsidRDefault="004C7534" w:rsidP="005032F6">
            <w:pPr>
              <w:jc w:val="center"/>
            </w:pPr>
            <w:r w:rsidRPr="00542D1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Минкин</w:t>
            </w:r>
          </w:p>
          <w:p w:rsidR="004C7534" w:rsidRPr="00200361" w:rsidRDefault="004C7534" w:rsidP="005A7859">
            <w:r w:rsidRPr="00200361">
              <w:rPr>
                <w:sz w:val="22"/>
                <w:szCs w:val="22"/>
              </w:rPr>
              <w:t>Олег Владимирович</w:t>
            </w:r>
          </w:p>
        </w:tc>
        <w:tc>
          <w:tcPr>
            <w:tcW w:w="1800" w:type="dxa"/>
            <w:vMerge w:val="restart"/>
          </w:tcPr>
          <w:p w:rsidR="004C7534" w:rsidRPr="00200361" w:rsidRDefault="004C7534" w:rsidP="005032F6">
            <w:pPr>
              <w:jc w:val="both"/>
            </w:pPr>
            <w:r w:rsidRPr="00200361">
              <w:rPr>
                <w:sz w:val="22"/>
                <w:szCs w:val="22"/>
              </w:rPr>
              <w:t xml:space="preserve">Начальник Центрального территориального отдела №1 </w:t>
            </w: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51,3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49,7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664114,48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60,9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29,8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39,2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21,3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  <w:vMerge w:val="restart"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616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49,7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автомобиль</w:t>
            </w:r>
          </w:p>
          <w:p w:rsidR="004C7534" w:rsidRPr="00200361" w:rsidRDefault="004C7534" w:rsidP="005032F6">
            <w:pPr>
              <w:jc w:val="center"/>
              <w:rPr>
                <w:lang w:val="en-US"/>
              </w:rPr>
            </w:pPr>
            <w:r w:rsidRPr="00200361">
              <w:rPr>
                <w:bCs/>
                <w:sz w:val="22"/>
                <w:szCs w:val="22"/>
                <w:lang w:val="en-US"/>
              </w:rPr>
              <w:t>KIA QLE (SPORTAGE)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553000,00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60,9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29,8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200361">
        <w:trPr>
          <w:trHeight w:val="303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60,9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49,7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29,8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29,8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49,7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5032F6">
            <w:pPr>
              <w:jc w:val="right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Align w:val="center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Шевченко</w:t>
            </w:r>
          </w:p>
          <w:p w:rsidR="004C7534" w:rsidRPr="00200361" w:rsidRDefault="004C7534" w:rsidP="005A7859">
            <w:r w:rsidRPr="00200361">
              <w:rPr>
                <w:sz w:val="22"/>
                <w:szCs w:val="22"/>
              </w:rPr>
              <w:t>Александр Николаевич</w:t>
            </w:r>
          </w:p>
        </w:tc>
        <w:tc>
          <w:tcPr>
            <w:tcW w:w="1800" w:type="dxa"/>
            <w:vAlign w:val="center"/>
          </w:tcPr>
          <w:p w:rsidR="004C7534" w:rsidRPr="00200361" w:rsidRDefault="004C7534" w:rsidP="005032F6">
            <w:pPr>
              <w:jc w:val="both"/>
            </w:pPr>
            <w:r w:rsidRPr="00200361">
              <w:rPr>
                <w:sz w:val="22"/>
                <w:szCs w:val="22"/>
              </w:rPr>
              <w:t>Главный специалист Центрального территориального отдела №1</w:t>
            </w: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  <w:rPr>
                <w:color w:val="FF0000"/>
              </w:rPr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56,3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474095,24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  <w:rPr>
                <w:bCs/>
              </w:rPr>
            </w:pPr>
            <w:r w:rsidRPr="00200361">
              <w:rPr>
                <w:bCs/>
                <w:sz w:val="22"/>
                <w:szCs w:val="22"/>
              </w:rPr>
              <w:t>автомобиль</w:t>
            </w:r>
          </w:p>
          <w:p w:rsidR="004C7534" w:rsidRPr="00200361" w:rsidRDefault="004C7534" w:rsidP="005032F6">
            <w:pPr>
              <w:jc w:val="center"/>
            </w:pPr>
            <w:r w:rsidRPr="00200361">
              <w:rPr>
                <w:bCs/>
                <w:sz w:val="22"/>
                <w:szCs w:val="22"/>
              </w:rPr>
              <w:t>Nissan</w:t>
            </w:r>
            <w:r w:rsidRPr="00200361">
              <w:rPr>
                <w:sz w:val="22"/>
                <w:szCs w:val="22"/>
              </w:rPr>
              <w:t xml:space="preserve"> </w:t>
            </w:r>
            <w:r w:rsidRPr="00200361">
              <w:rPr>
                <w:bCs/>
                <w:sz w:val="22"/>
                <w:szCs w:val="22"/>
              </w:rPr>
              <w:t>Qashqai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115068,76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200361">
        <w:trPr>
          <w:trHeight w:val="478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610,0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  <w:rPr>
                <w:bCs/>
              </w:rPr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200361">
        <w:trPr>
          <w:trHeight w:val="321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5A7859" w:rsidRDefault="004C7534" w:rsidP="005A7859"/>
        </w:tc>
        <w:tc>
          <w:tcPr>
            <w:tcW w:w="1800" w:type="dxa"/>
            <w:vMerge/>
            <w:vAlign w:val="center"/>
          </w:tcPr>
          <w:p w:rsidR="004C7534" w:rsidRPr="005A7859" w:rsidRDefault="004C7534" w:rsidP="005032F6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5A7859" w:rsidRDefault="004C7534" w:rsidP="005032F6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5A7859" w:rsidRDefault="004C7534" w:rsidP="005032F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5A7859" w:rsidRDefault="004C7534" w:rsidP="005032F6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5A7859" w:rsidRDefault="004C7534" w:rsidP="005032F6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55,0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5032F6">
            <w:pPr>
              <w:jc w:val="center"/>
            </w:pPr>
          </w:p>
        </w:tc>
      </w:tr>
      <w:tr w:rsidR="004C7534" w:rsidRPr="00200361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Варяницын Александр Сергеевич</w:t>
            </w:r>
          </w:p>
        </w:tc>
        <w:tc>
          <w:tcPr>
            <w:tcW w:w="1800" w:type="dxa"/>
          </w:tcPr>
          <w:p w:rsidR="004C7534" w:rsidRPr="00200361" w:rsidRDefault="004C7534" w:rsidP="005032F6">
            <w:pPr>
              <w:jc w:val="both"/>
            </w:pPr>
            <w:r w:rsidRPr="00200361">
              <w:rPr>
                <w:sz w:val="22"/>
                <w:szCs w:val="22"/>
              </w:rPr>
              <w:t xml:space="preserve">Начальник Центрального территориального отдела №2  </w:t>
            </w: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68,6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  <w:rPr>
                <w:lang w:val="en-US"/>
              </w:rPr>
            </w:pPr>
            <w:r w:rsidRPr="00200361">
              <w:rPr>
                <w:sz w:val="22"/>
                <w:szCs w:val="22"/>
              </w:rPr>
              <w:t xml:space="preserve">Автомобиль </w:t>
            </w:r>
            <w:r w:rsidRPr="00200361">
              <w:rPr>
                <w:sz w:val="22"/>
                <w:szCs w:val="22"/>
                <w:lang w:val="en-US"/>
              </w:rPr>
              <w:t>Nissan Teana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632841,49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200361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68,6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59768,50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200361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68,6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200361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00361" w:rsidRDefault="004C7534" w:rsidP="001C7EC2">
            <w:r w:rsidRPr="002003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200361" w:rsidRDefault="004C7534" w:rsidP="001C7EC2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68,6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1C7EC2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Шашков</w:t>
            </w:r>
          </w:p>
          <w:p w:rsidR="004C7534" w:rsidRPr="00200361" w:rsidRDefault="004C7534" w:rsidP="005A7859">
            <w:r w:rsidRPr="00200361">
              <w:rPr>
                <w:sz w:val="22"/>
                <w:szCs w:val="22"/>
              </w:rPr>
              <w:t>Алексей Валериевич</w:t>
            </w:r>
          </w:p>
        </w:tc>
        <w:tc>
          <w:tcPr>
            <w:tcW w:w="1800" w:type="dxa"/>
            <w:vMerge w:val="restart"/>
          </w:tcPr>
          <w:p w:rsidR="004C7534" w:rsidRPr="00200361" w:rsidRDefault="004C7534" w:rsidP="005032F6">
            <w:pPr>
              <w:jc w:val="both"/>
            </w:pPr>
            <w:r w:rsidRPr="00200361">
              <w:rPr>
                <w:sz w:val="22"/>
                <w:szCs w:val="22"/>
              </w:rPr>
              <w:t xml:space="preserve">Главный специалист Центрального территориального отдела №2  </w:t>
            </w: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45,10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Автомобиль</w:t>
            </w:r>
          </w:p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Лада Ларгус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553024,00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земельный участок под гараж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29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200361">
        <w:trPr>
          <w:trHeight w:val="307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29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200361">
        <w:trPr>
          <w:trHeight w:val="34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39,0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365577,00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276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599,0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200361" w:rsidRDefault="004C7534" w:rsidP="005A7859"/>
        </w:tc>
        <w:tc>
          <w:tcPr>
            <w:tcW w:w="1800" w:type="dxa"/>
            <w:vMerge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601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200361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200361" w:rsidRDefault="004C7534" w:rsidP="005A7859">
            <w:r w:rsidRPr="0020036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200361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200361" w:rsidRDefault="004C7534" w:rsidP="005032F6">
            <w:pPr>
              <w:jc w:val="center"/>
            </w:pPr>
            <w:r w:rsidRPr="00200361">
              <w:rPr>
                <w:sz w:val="22"/>
                <w:szCs w:val="22"/>
              </w:rPr>
              <w:t>-</w:t>
            </w:r>
          </w:p>
        </w:tc>
      </w:tr>
      <w:tr w:rsidR="004C7534" w:rsidRPr="005A7859" w:rsidTr="004B7CC5">
        <w:trPr>
          <w:trHeight w:val="42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Володин</w:t>
            </w:r>
          </w:p>
          <w:p w:rsidR="004C7534" w:rsidRPr="004B7CC5" w:rsidRDefault="004C7534" w:rsidP="005A7859">
            <w:r w:rsidRPr="004B7CC5">
              <w:rPr>
                <w:sz w:val="22"/>
                <w:szCs w:val="22"/>
              </w:rPr>
              <w:t>Алексей Владимирович</w:t>
            </w:r>
          </w:p>
        </w:tc>
        <w:tc>
          <w:tcPr>
            <w:tcW w:w="1800" w:type="dxa"/>
            <w:vMerge w:val="restart"/>
          </w:tcPr>
          <w:p w:rsidR="004C7534" w:rsidRPr="004B7CC5" w:rsidRDefault="004C7534" w:rsidP="005032F6">
            <w:pPr>
              <w:jc w:val="both"/>
            </w:pPr>
            <w:r w:rsidRPr="004B7CC5">
              <w:rPr>
                <w:sz w:val="22"/>
                <w:szCs w:val="22"/>
              </w:rPr>
              <w:t>Начальник Октябрьского территориального отдела</w:t>
            </w: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142,6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автомобиль</w:t>
            </w:r>
          </w:p>
          <w:p w:rsidR="004C7534" w:rsidRPr="004B7CC5" w:rsidRDefault="004C7534" w:rsidP="005032F6">
            <w:pPr>
              <w:jc w:val="center"/>
            </w:pPr>
            <w:r w:rsidRPr="004B7CC5">
              <w:rPr>
                <w:bCs/>
                <w:sz w:val="22"/>
                <w:szCs w:val="22"/>
              </w:rPr>
              <w:t xml:space="preserve">Тойота Авенсис 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906323,06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872,7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5A7859" w:rsidTr="004B7CC5">
        <w:trPr>
          <w:trHeight w:val="28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194566,35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4B7CC5">
        <w:trPr>
          <w:trHeight w:val="530"/>
        </w:trPr>
        <w:tc>
          <w:tcPr>
            <w:tcW w:w="529" w:type="dxa"/>
            <w:vMerge w:val="restart"/>
            <w:vAlign w:val="center"/>
          </w:tcPr>
          <w:p w:rsidR="004C7534" w:rsidRPr="004B7CC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Кот</w:t>
            </w:r>
          </w:p>
          <w:p w:rsidR="004C7534" w:rsidRPr="004B7CC5" w:rsidRDefault="004C7534" w:rsidP="005A7859">
            <w:r w:rsidRPr="004B7CC5">
              <w:rPr>
                <w:sz w:val="22"/>
                <w:szCs w:val="22"/>
              </w:rPr>
              <w:t>Илларион Петрович</w:t>
            </w:r>
          </w:p>
        </w:tc>
        <w:tc>
          <w:tcPr>
            <w:tcW w:w="1800" w:type="dxa"/>
            <w:vMerge w:val="restart"/>
          </w:tcPr>
          <w:p w:rsidR="004C7534" w:rsidRPr="004B7CC5" w:rsidRDefault="004C7534" w:rsidP="005032F6">
            <w:pPr>
              <w:jc w:val="both"/>
            </w:pPr>
            <w:r w:rsidRPr="004B7CC5">
              <w:rPr>
                <w:sz w:val="22"/>
                <w:szCs w:val="22"/>
              </w:rPr>
              <w:t xml:space="preserve">Главный специалист Октябрьского территориального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54,0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42,0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406274,21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4B7CC5">
        <w:trPr>
          <w:trHeight w:val="704"/>
        </w:trPr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 2/3 доли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  <w:vMerge w:val="restart"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48,0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  <w:rPr>
                <w:lang w:val="en-US"/>
              </w:rPr>
            </w:pPr>
            <w:r w:rsidRPr="004B7CC5">
              <w:rPr>
                <w:sz w:val="22"/>
                <w:szCs w:val="22"/>
              </w:rPr>
              <w:t xml:space="preserve">Автомобиль </w:t>
            </w:r>
            <w:r w:rsidRPr="004B7CC5">
              <w:rPr>
                <w:sz w:val="22"/>
                <w:szCs w:val="22"/>
                <w:lang w:val="en-US"/>
              </w:rPr>
              <w:t>Hynday solaris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447373,06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600,0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>
              <w:rPr>
                <w:sz w:val="22"/>
                <w:szCs w:val="22"/>
              </w:rPr>
              <w:t>н</w:t>
            </w:r>
            <w:r w:rsidRPr="004B7CC5">
              <w:rPr>
                <w:sz w:val="22"/>
                <w:szCs w:val="22"/>
              </w:rPr>
              <w:t>е имеет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</w:tcPr>
          <w:p w:rsidR="004C7534" w:rsidRPr="004B7CC5" w:rsidRDefault="004C7534" w:rsidP="003B6B4A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3B6B4A">
            <w:pPr>
              <w:jc w:val="center"/>
            </w:pPr>
            <w:r>
              <w:rPr>
                <w:sz w:val="22"/>
                <w:szCs w:val="22"/>
              </w:rPr>
              <w:t>д</w:t>
            </w:r>
            <w:r w:rsidRPr="004B7CC5">
              <w:rPr>
                <w:sz w:val="22"/>
                <w:szCs w:val="22"/>
              </w:rPr>
              <w:t>олевая (1/4)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49,6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квартира 2/4 доли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49,6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3B6B4A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4B7CC5" w:rsidTr="00E54B55">
        <w:trPr>
          <w:trHeight w:val="562"/>
        </w:trPr>
        <w:tc>
          <w:tcPr>
            <w:tcW w:w="529" w:type="dxa"/>
            <w:vMerge w:val="restart"/>
            <w:vAlign w:val="center"/>
          </w:tcPr>
          <w:p w:rsidR="004C7534" w:rsidRPr="004B7CC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Илиев</w:t>
            </w:r>
          </w:p>
          <w:p w:rsidR="004C7534" w:rsidRPr="004B7CC5" w:rsidRDefault="004C7534" w:rsidP="005A7859">
            <w:r w:rsidRPr="004B7CC5">
              <w:rPr>
                <w:sz w:val="22"/>
                <w:szCs w:val="22"/>
              </w:rPr>
              <w:t>Александр Георгиевич</w:t>
            </w:r>
          </w:p>
        </w:tc>
        <w:tc>
          <w:tcPr>
            <w:tcW w:w="1800" w:type="dxa"/>
            <w:vMerge w:val="restart"/>
          </w:tcPr>
          <w:p w:rsidR="004C7534" w:rsidRPr="004B7CC5" w:rsidRDefault="004C7534" w:rsidP="005032F6">
            <w:pPr>
              <w:jc w:val="both"/>
            </w:pPr>
            <w:r w:rsidRPr="004B7CC5">
              <w:rPr>
                <w:sz w:val="22"/>
                <w:szCs w:val="22"/>
              </w:rPr>
              <w:t>Начальник Артемовского территориального отдела</w:t>
            </w: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44,9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2/3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44,9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644848,22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4B7CC5" w:rsidTr="00E54B55"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43,3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E54B55">
        <w:trPr>
          <w:trHeight w:val="454"/>
        </w:trPr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387370,97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4B7CC5" w:rsidTr="004B7CC5">
        <w:trPr>
          <w:trHeight w:val="712"/>
        </w:trPr>
        <w:tc>
          <w:tcPr>
            <w:tcW w:w="529" w:type="dxa"/>
            <w:vMerge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4B7CC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Цуриков</w:t>
            </w:r>
          </w:p>
          <w:p w:rsidR="004C7534" w:rsidRPr="004B7CC5" w:rsidRDefault="004C7534" w:rsidP="005A7859">
            <w:r w:rsidRPr="004B7CC5">
              <w:rPr>
                <w:sz w:val="22"/>
                <w:szCs w:val="22"/>
              </w:rPr>
              <w:t>Алексей Владимирович</w:t>
            </w:r>
          </w:p>
        </w:tc>
        <w:tc>
          <w:tcPr>
            <w:tcW w:w="1800" w:type="dxa"/>
            <w:vMerge w:val="restart"/>
          </w:tcPr>
          <w:p w:rsidR="004C7534" w:rsidRPr="004B7CC5" w:rsidRDefault="004C7534" w:rsidP="005032F6">
            <w:pPr>
              <w:jc w:val="both"/>
            </w:pPr>
            <w:r w:rsidRPr="004B7CC5">
              <w:rPr>
                <w:sz w:val="22"/>
                <w:szCs w:val="22"/>
              </w:rPr>
              <w:t xml:space="preserve">Главный специалист  Артемовского территориального отдела </w:t>
            </w: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Земельный участок для размещения гаражей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72,0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автомобиль</w:t>
            </w:r>
          </w:p>
          <w:p w:rsidR="004C7534" w:rsidRPr="004B7CC5" w:rsidRDefault="004C7534" w:rsidP="005032F6">
            <w:pPr>
              <w:jc w:val="center"/>
            </w:pPr>
            <w:r w:rsidRPr="004B7CC5">
              <w:rPr>
                <w:bCs/>
                <w:sz w:val="22"/>
                <w:szCs w:val="22"/>
              </w:rPr>
              <w:t>Opel</w:t>
            </w:r>
            <w:r w:rsidRPr="004B7CC5">
              <w:rPr>
                <w:sz w:val="22"/>
                <w:szCs w:val="22"/>
              </w:rPr>
              <w:t xml:space="preserve"> </w:t>
            </w:r>
            <w:r w:rsidRPr="004B7CC5">
              <w:rPr>
                <w:bCs/>
                <w:sz w:val="22"/>
                <w:szCs w:val="22"/>
              </w:rPr>
              <w:t>Astra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473480,63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41,2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53,7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5A7859" w:rsidTr="004B7CC5">
        <w:trPr>
          <w:trHeight w:val="428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highlight w:val="lightGray"/>
              </w:rPr>
            </w:pPr>
          </w:p>
        </w:tc>
        <w:tc>
          <w:tcPr>
            <w:tcW w:w="2340" w:type="dxa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7837D1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7837D1">
            <w:pPr>
              <w:jc w:val="center"/>
            </w:pPr>
            <w:r>
              <w:rPr>
                <w:sz w:val="22"/>
                <w:szCs w:val="22"/>
              </w:rPr>
              <w:t xml:space="preserve">Долевая </w:t>
            </w:r>
            <w:r w:rsidRPr="004B7CC5">
              <w:rPr>
                <w:sz w:val="22"/>
                <w:szCs w:val="22"/>
              </w:rPr>
              <w:t>1/3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7837D1">
            <w:pPr>
              <w:jc w:val="center"/>
            </w:pPr>
            <w:r w:rsidRPr="004B7CC5">
              <w:rPr>
                <w:sz w:val="22"/>
                <w:szCs w:val="22"/>
              </w:rPr>
              <w:t>24,6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7837D1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179417,46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vMerge w:val="restart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497,0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4B7CC5">
        <w:trPr>
          <w:trHeight w:val="16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5A7859"/>
        </w:tc>
        <w:tc>
          <w:tcPr>
            <w:tcW w:w="1800" w:type="dxa"/>
            <w:vMerge/>
          </w:tcPr>
          <w:p w:rsidR="004C7534" w:rsidRPr="004B7CC5" w:rsidRDefault="004C7534" w:rsidP="005032F6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4B7CC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4B7CC5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C7534" w:rsidRPr="004B7CC5" w:rsidRDefault="004C7534" w:rsidP="004B7CC5">
            <w:r w:rsidRPr="004B7CC5">
              <w:rPr>
                <w:sz w:val="22"/>
                <w:szCs w:val="22"/>
              </w:rPr>
              <w:t>Никуличева</w:t>
            </w:r>
          </w:p>
          <w:p w:rsidR="004C7534" w:rsidRPr="004B7CC5" w:rsidRDefault="004C7534" w:rsidP="004B7CC5">
            <w:r w:rsidRPr="004B7CC5">
              <w:rPr>
                <w:sz w:val="22"/>
                <w:szCs w:val="22"/>
              </w:rPr>
              <w:t>Светлана Владимировна</w:t>
            </w:r>
          </w:p>
        </w:tc>
        <w:tc>
          <w:tcPr>
            <w:tcW w:w="1800" w:type="dxa"/>
          </w:tcPr>
          <w:p w:rsidR="004C7534" w:rsidRPr="004B7CC5" w:rsidRDefault="004C7534" w:rsidP="004B7CC5">
            <w:r w:rsidRPr="004B7CC5">
              <w:rPr>
                <w:sz w:val="22"/>
                <w:szCs w:val="22"/>
              </w:rPr>
              <w:t>Начальник отдела бухгалтерского учета- главный бухгалтер</w:t>
            </w: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47,7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Автомобиль Опель Корса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646801,78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4B7CC5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t>-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4B7CC5" w:rsidTr="004B7CC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4B7CC5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4C7534" w:rsidRPr="004B7CC5" w:rsidRDefault="004C7534" w:rsidP="004B7CC5">
            <w:r w:rsidRPr="004B7CC5">
              <w:rPr>
                <w:sz w:val="22"/>
                <w:szCs w:val="22"/>
              </w:rPr>
              <w:t>Ищенко</w:t>
            </w:r>
          </w:p>
          <w:p w:rsidR="004C7534" w:rsidRPr="004B7CC5" w:rsidRDefault="004C7534" w:rsidP="004B7CC5">
            <w:r w:rsidRPr="004B7CC5">
              <w:rPr>
                <w:sz w:val="22"/>
                <w:szCs w:val="22"/>
              </w:rPr>
              <w:t>Ольга Александровна</w:t>
            </w:r>
          </w:p>
        </w:tc>
        <w:tc>
          <w:tcPr>
            <w:tcW w:w="1800" w:type="dxa"/>
            <w:vMerge w:val="restart"/>
          </w:tcPr>
          <w:p w:rsidR="004C7534" w:rsidRPr="004B7CC5" w:rsidRDefault="004C7534" w:rsidP="004B7CC5">
            <w:r w:rsidRPr="004B7CC5">
              <w:rPr>
                <w:sz w:val="22"/>
                <w:szCs w:val="22"/>
              </w:rPr>
              <w:t xml:space="preserve">Заместитель начальника отдела бухгалтерского учета </w:t>
            </w:r>
          </w:p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2630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B7CC5" w:rsidRDefault="004C7534" w:rsidP="005032F6">
            <w:pPr>
              <w:jc w:val="center"/>
              <w:rPr>
                <w:bCs/>
              </w:rPr>
            </w:pPr>
            <w:r w:rsidRPr="004B7CC5">
              <w:rPr>
                <w:bCs/>
                <w:sz w:val="22"/>
                <w:szCs w:val="22"/>
              </w:rPr>
              <w:t>автомобиль</w:t>
            </w:r>
          </w:p>
          <w:p w:rsidR="004C7534" w:rsidRPr="004B7CC5" w:rsidRDefault="004C7534" w:rsidP="005032F6">
            <w:pPr>
              <w:jc w:val="center"/>
            </w:pPr>
            <w:r w:rsidRPr="004B7CC5">
              <w:rPr>
                <w:bCs/>
                <w:sz w:val="22"/>
                <w:szCs w:val="22"/>
              </w:rPr>
              <w:t>Hyundai</w:t>
            </w:r>
            <w:r w:rsidRPr="004B7CC5">
              <w:rPr>
                <w:sz w:val="22"/>
                <w:szCs w:val="22"/>
              </w:rPr>
              <w:t xml:space="preserve"> </w:t>
            </w:r>
            <w:r w:rsidRPr="004B7CC5">
              <w:rPr>
                <w:bCs/>
                <w:sz w:val="22"/>
                <w:szCs w:val="22"/>
              </w:rPr>
              <w:t>Getz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906087,95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4B7CC5" w:rsidTr="004B7CC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4B7CC5"/>
        </w:tc>
        <w:tc>
          <w:tcPr>
            <w:tcW w:w="1800" w:type="dxa"/>
            <w:vMerge/>
          </w:tcPr>
          <w:p w:rsidR="004C7534" w:rsidRPr="004B7CC5" w:rsidRDefault="004C7534" w:rsidP="004B7CC5"/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4B7CC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4B7CC5"/>
        </w:tc>
        <w:tc>
          <w:tcPr>
            <w:tcW w:w="1800" w:type="dxa"/>
            <w:vMerge/>
          </w:tcPr>
          <w:p w:rsidR="004C7534" w:rsidRPr="004B7CC5" w:rsidRDefault="004C7534" w:rsidP="004B7CC5"/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25,0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4B7CC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4B7CC5"/>
        </w:tc>
        <w:tc>
          <w:tcPr>
            <w:tcW w:w="1800" w:type="dxa"/>
            <w:vMerge/>
          </w:tcPr>
          <w:p w:rsidR="004C7534" w:rsidRPr="004B7CC5" w:rsidRDefault="004C7534" w:rsidP="004B7CC5"/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81,2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4B7CC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4B7CC5"/>
        </w:tc>
        <w:tc>
          <w:tcPr>
            <w:tcW w:w="1800" w:type="dxa"/>
            <w:vMerge/>
          </w:tcPr>
          <w:p w:rsidR="004C7534" w:rsidRPr="004B7CC5" w:rsidRDefault="004C7534" w:rsidP="004B7CC5"/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40,2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4B7CC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4B7CC5"/>
        </w:tc>
        <w:tc>
          <w:tcPr>
            <w:tcW w:w="1800" w:type="dxa"/>
            <w:vMerge/>
          </w:tcPr>
          <w:p w:rsidR="004C7534" w:rsidRPr="004B7CC5" w:rsidRDefault="004C7534" w:rsidP="004B7CC5"/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26,2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4B7CC5">
        <w:trPr>
          <w:trHeight w:val="287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B7CC5" w:rsidRDefault="004C7534" w:rsidP="004B7CC5"/>
        </w:tc>
        <w:tc>
          <w:tcPr>
            <w:tcW w:w="1800" w:type="dxa"/>
            <w:vMerge/>
          </w:tcPr>
          <w:p w:rsidR="004C7534" w:rsidRPr="004B7CC5" w:rsidRDefault="004C7534" w:rsidP="004B7CC5"/>
        </w:tc>
        <w:tc>
          <w:tcPr>
            <w:tcW w:w="1413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41,2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</w:tr>
      <w:tr w:rsidR="004C7534" w:rsidRPr="004B7CC5" w:rsidTr="004B7CC5">
        <w:trPr>
          <w:trHeight w:val="2508"/>
        </w:trPr>
        <w:tc>
          <w:tcPr>
            <w:tcW w:w="529" w:type="dxa"/>
            <w:vMerge w:val="restart"/>
            <w:vAlign w:val="center"/>
          </w:tcPr>
          <w:p w:rsidR="004C7534" w:rsidRPr="004B7CC5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C7534" w:rsidRPr="004B7CC5" w:rsidRDefault="004C7534" w:rsidP="004B7CC5">
            <w:r w:rsidRPr="004B7CC5">
              <w:rPr>
                <w:sz w:val="22"/>
                <w:szCs w:val="22"/>
              </w:rPr>
              <w:t>Соболева Анна Анатольевна</w:t>
            </w:r>
          </w:p>
        </w:tc>
        <w:tc>
          <w:tcPr>
            <w:tcW w:w="1800" w:type="dxa"/>
          </w:tcPr>
          <w:p w:rsidR="004C7534" w:rsidRPr="004B7CC5" w:rsidRDefault="004C7534" w:rsidP="004B7CC5">
            <w:r w:rsidRPr="004B7CC5">
              <w:rPr>
                <w:sz w:val="22"/>
                <w:szCs w:val="22"/>
              </w:rPr>
              <w:t>Зав. сектором планирования и исполнения бюджетных обязательств главного распорядителя отдела бухгалтерского учета</w:t>
            </w:r>
          </w:p>
        </w:tc>
        <w:tc>
          <w:tcPr>
            <w:tcW w:w="1413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44,6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563986,87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5032F6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4B7CC5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B7CC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B7CC5" w:rsidRDefault="004C7534" w:rsidP="005A7859">
            <w:r w:rsidRPr="004B7CC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4B7CC5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B7CC5" w:rsidRDefault="004C7534" w:rsidP="006C357B"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B7CC5" w:rsidRDefault="004C7534" w:rsidP="006C357B">
            <w:pPr>
              <w:jc w:val="center"/>
            </w:pPr>
            <w:r w:rsidRPr="004B7CC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838"/>
        </w:trPr>
        <w:tc>
          <w:tcPr>
            <w:tcW w:w="529" w:type="dxa"/>
            <w:vMerge w:val="restart"/>
            <w:vAlign w:val="center"/>
          </w:tcPr>
          <w:p w:rsidR="004C7534" w:rsidRPr="004A07BA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Михайлова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Ирина Витальевна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Зав. сектором финансового и материального обеспечения аппарата Администрации отдела бухгалтерского учета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878,2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автомобиль</w:t>
            </w:r>
          </w:p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  <w:lang w:val="en-US"/>
              </w:rPr>
              <w:t>Nissan</w:t>
            </w:r>
            <w:r w:rsidRPr="004A07BA">
              <w:rPr>
                <w:sz w:val="22"/>
                <w:szCs w:val="22"/>
              </w:rPr>
              <w:t xml:space="preserve"> </w:t>
            </w:r>
            <w:r w:rsidRPr="004A07BA">
              <w:rPr>
                <w:bCs/>
                <w:sz w:val="22"/>
                <w:szCs w:val="22"/>
              </w:rPr>
              <w:t>Note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632002,96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F24D0" w:rsidRDefault="004C7534" w:rsidP="005032F6">
            <w:pPr>
              <w:jc w:val="center"/>
              <w:rPr>
                <w:sz w:val="16"/>
                <w:szCs w:val="16"/>
              </w:rPr>
            </w:pPr>
            <w:r w:rsidRPr="00DF24D0">
              <w:rPr>
                <w:sz w:val="16"/>
                <w:szCs w:val="16"/>
              </w:rPr>
              <w:t>Покупка квартиры - накопления</w:t>
            </w:r>
          </w:p>
        </w:tc>
      </w:tr>
      <w:tr w:rsidR="004C7534" w:rsidRPr="005A7859" w:rsidTr="00E54B55">
        <w:trPr>
          <w:trHeight w:val="984"/>
        </w:trPr>
        <w:tc>
          <w:tcPr>
            <w:tcW w:w="529" w:type="dxa"/>
            <w:vMerge/>
            <w:vAlign w:val="center"/>
          </w:tcPr>
          <w:p w:rsidR="004C7534" w:rsidRPr="004A07BA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r w:rsidRPr="004A07BA">
              <w:rPr>
                <w:sz w:val="22"/>
                <w:szCs w:val="22"/>
              </w:rPr>
              <w:t>99,7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B73266">
        <w:trPr>
          <w:trHeight w:val="516"/>
        </w:trPr>
        <w:tc>
          <w:tcPr>
            <w:tcW w:w="529" w:type="dxa"/>
            <w:vMerge/>
            <w:vAlign w:val="center"/>
          </w:tcPr>
          <w:p w:rsidR="004C7534" w:rsidRPr="004A07BA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B5523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  <w:p w:rsidR="004C7534" w:rsidRPr="004A07BA" w:rsidRDefault="004C7534" w:rsidP="00AB5523">
            <w:pPr>
              <w:jc w:val="center"/>
            </w:pPr>
          </w:p>
        </w:tc>
        <w:tc>
          <w:tcPr>
            <w:tcW w:w="1827" w:type="dxa"/>
            <w:vAlign w:val="center"/>
          </w:tcPr>
          <w:p w:rsidR="004C7534" w:rsidRPr="004A07BA" w:rsidRDefault="004C7534" w:rsidP="00AB5523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  <w:p w:rsidR="004C7534" w:rsidRPr="004A07BA" w:rsidRDefault="004C7534" w:rsidP="00AB5523">
            <w:pPr>
              <w:jc w:val="center"/>
            </w:pPr>
          </w:p>
        </w:tc>
        <w:tc>
          <w:tcPr>
            <w:tcW w:w="720" w:type="dxa"/>
            <w:vAlign w:val="center"/>
          </w:tcPr>
          <w:p w:rsidR="004C7534" w:rsidRPr="004A07BA" w:rsidRDefault="004C7534" w:rsidP="00AB5523">
            <w:pPr>
              <w:jc w:val="center"/>
            </w:pPr>
            <w:r w:rsidRPr="004A07BA">
              <w:rPr>
                <w:sz w:val="22"/>
                <w:szCs w:val="22"/>
              </w:rPr>
              <w:t>50,7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B5523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4A07BA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4A07BA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Канторович Алексей Анатольевич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Начальник отдела закупок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r w:rsidRPr="004A07BA"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  <w:rPr>
                <w:lang w:val="en-US"/>
              </w:rPr>
            </w:pPr>
            <w:r w:rsidRPr="004A07BA">
              <w:t xml:space="preserve">автомобиль Хундай </w:t>
            </w:r>
            <w:r w:rsidRPr="004A07BA">
              <w:rPr>
                <w:lang w:val="en-US"/>
              </w:rPr>
              <w:t>Getz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556891,54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-</w:t>
            </w:r>
          </w:p>
        </w:tc>
      </w:tr>
      <w:tr w:rsidR="004C7534" w:rsidRPr="004A07BA" w:rsidTr="00BE0A49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4C7534" w:rsidRPr="004A07BA" w:rsidRDefault="004C7534" w:rsidP="006731F8">
            <w:r w:rsidRPr="004A07BA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47,2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391,94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t>-</w:t>
            </w:r>
          </w:p>
        </w:tc>
      </w:tr>
      <w:tr w:rsidR="004C7534" w:rsidRPr="004A07BA" w:rsidTr="00F0106D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6731F8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6731F8"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4A07BA" w:rsidTr="00204D8F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6731F8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6731F8"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6731F8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4A07BA" w:rsidTr="00E54B55">
        <w:tc>
          <w:tcPr>
            <w:tcW w:w="529" w:type="dxa"/>
            <w:vMerge w:val="restart"/>
            <w:vAlign w:val="center"/>
          </w:tcPr>
          <w:p w:rsidR="004C7534" w:rsidRPr="004A07BA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Астапенко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Юлия Олеговна</w:t>
            </w:r>
          </w:p>
        </w:tc>
        <w:tc>
          <w:tcPr>
            <w:tcW w:w="1800" w:type="dxa"/>
          </w:tcPr>
          <w:p w:rsidR="004C7534" w:rsidRPr="004A07BA" w:rsidRDefault="004C7534" w:rsidP="005032F6">
            <w:pPr>
              <w:jc w:val="both"/>
            </w:pPr>
            <w:r w:rsidRPr="004A07BA">
              <w:rPr>
                <w:sz w:val="22"/>
                <w:szCs w:val="22"/>
              </w:rPr>
              <w:t>Заместитель начальника отдела закупок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Долевая</w:t>
            </w:r>
          </w:p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(41/200)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45,5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57,5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Автомобиль</w:t>
            </w:r>
          </w:p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Тойота Аурис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689998,51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4A07BA" w:rsidTr="00E54B55">
        <w:tc>
          <w:tcPr>
            <w:tcW w:w="529" w:type="dxa"/>
            <w:vMerge/>
          </w:tcPr>
          <w:p w:rsidR="004C7534" w:rsidRPr="004A07BA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57,50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4A07BA" w:rsidTr="00E54B55">
        <w:trPr>
          <w:trHeight w:val="828"/>
        </w:trPr>
        <w:tc>
          <w:tcPr>
            <w:tcW w:w="529" w:type="dxa"/>
            <w:vAlign w:val="center"/>
          </w:tcPr>
          <w:p w:rsidR="004C7534" w:rsidRPr="004A07BA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Дудченко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Татьяна Сергеевна</w:t>
            </w:r>
          </w:p>
        </w:tc>
        <w:tc>
          <w:tcPr>
            <w:tcW w:w="1800" w:type="dxa"/>
          </w:tcPr>
          <w:p w:rsidR="004C7534" w:rsidRPr="004A07BA" w:rsidRDefault="004C7534" w:rsidP="005032F6">
            <w:pPr>
              <w:jc w:val="both"/>
            </w:pPr>
            <w:r w:rsidRPr="004A07BA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  <w:p w:rsidR="004C7534" w:rsidRPr="004A07BA" w:rsidRDefault="004C7534" w:rsidP="005032F6">
            <w:pPr>
              <w:jc w:val="center"/>
            </w:pP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  <w:p w:rsidR="004C7534" w:rsidRPr="004A07BA" w:rsidRDefault="004C7534" w:rsidP="005032F6">
            <w:pPr>
              <w:jc w:val="center"/>
            </w:pP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35,1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46,0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463193,27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Лиманская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Галина Викторовна</w:t>
            </w:r>
          </w:p>
        </w:tc>
        <w:tc>
          <w:tcPr>
            <w:tcW w:w="1800" w:type="dxa"/>
            <w:vMerge w:val="restart"/>
          </w:tcPr>
          <w:p w:rsidR="004C7534" w:rsidRPr="004A07BA" w:rsidRDefault="004C7534" w:rsidP="005032F6">
            <w:pPr>
              <w:jc w:val="both"/>
            </w:pPr>
            <w:r w:rsidRPr="004A07BA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100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445339,51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75,9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2393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2000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530,2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летняя кухня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26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4A07BA">
        <w:trPr>
          <w:trHeight w:val="1608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</w:tcPr>
          <w:p w:rsidR="004C7534" w:rsidRPr="004A07BA" w:rsidRDefault="004C7534" w:rsidP="004A07BA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</w:tcPr>
          <w:p w:rsidR="004C7534" w:rsidRPr="004A07BA" w:rsidRDefault="004C7534" w:rsidP="004A07B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4C7534" w:rsidRPr="004A07BA" w:rsidRDefault="004C7534" w:rsidP="004A07B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</w:tcPr>
          <w:p w:rsidR="004C7534" w:rsidRPr="004A07BA" w:rsidRDefault="004C7534" w:rsidP="004A07B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</w:tcPr>
          <w:p w:rsidR="004C7534" w:rsidRPr="004A07BA" w:rsidRDefault="004C7534" w:rsidP="004A07B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</w:tcPr>
          <w:p w:rsidR="004C7534" w:rsidRPr="004A07BA" w:rsidRDefault="004C7534" w:rsidP="004A07B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</w:tcPr>
          <w:p w:rsidR="004C7534" w:rsidRPr="004A07BA" w:rsidRDefault="004C7534" w:rsidP="004A07B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 xml:space="preserve">автомобиль </w:t>
            </w:r>
            <w:r w:rsidRPr="004A07BA">
              <w:rPr>
                <w:sz w:val="22"/>
                <w:szCs w:val="22"/>
                <w:lang w:val="en-US"/>
              </w:rPr>
              <w:t>CHEVROLET</w:t>
            </w:r>
            <w:r w:rsidRPr="004A07BA">
              <w:rPr>
                <w:sz w:val="22"/>
                <w:szCs w:val="22"/>
              </w:rPr>
              <w:t xml:space="preserve"> </w:t>
            </w:r>
            <w:r w:rsidRPr="004A07BA">
              <w:rPr>
                <w:sz w:val="22"/>
                <w:szCs w:val="22"/>
                <w:lang w:val="en-US"/>
              </w:rPr>
              <w:t>NIVA</w:t>
            </w:r>
            <w:r w:rsidRPr="004A07BA">
              <w:rPr>
                <w:sz w:val="22"/>
                <w:szCs w:val="22"/>
              </w:rPr>
              <w:t xml:space="preserve">, прицеп к легковому автомобилю КРД Кремень 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687992,79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30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Тарадина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Анна Владимировна</w:t>
            </w:r>
          </w:p>
        </w:tc>
        <w:tc>
          <w:tcPr>
            <w:tcW w:w="1800" w:type="dxa"/>
          </w:tcPr>
          <w:p w:rsidR="004C7534" w:rsidRPr="004A07BA" w:rsidRDefault="004C7534" w:rsidP="005032F6">
            <w:pPr>
              <w:jc w:val="both"/>
            </w:pPr>
            <w:r w:rsidRPr="004A07BA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40,3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378452,07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40,3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5032F6">
            <w:pPr>
              <w:jc w:val="center"/>
              <w:rPr>
                <w:bCs/>
              </w:rPr>
            </w:pPr>
            <w:r w:rsidRPr="004A07BA">
              <w:rPr>
                <w:bCs/>
                <w:sz w:val="22"/>
                <w:szCs w:val="22"/>
              </w:rPr>
              <w:t>автомобиль</w:t>
            </w:r>
          </w:p>
          <w:p w:rsidR="004C7534" w:rsidRPr="004A07BA" w:rsidRDefault="004C7534" w:rsidP="005032F6">
            <w:pPr>
              <w:jc w:val="center"/>
            </w:pPr>
            <w:r w:rsidRPr="004A07BA">
              <w:rPr>
                <w:bCs/>
                <w:sz w:val="22"/>
                <w:szCs w:val="22"/>
              </w:rPr>
              <w:t xml:space="preserve">Шкода Октавиа 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39000,00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 xml:space="preserve">Зем. участок 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600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60,0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5032F6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5032F6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4A07BA" w:rsidRDefault="004C7534" w:rsidP="005032F6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40,3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5032F6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435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Лисицина Ирина Юрьевна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Ведущий специалист отдела закупок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Долевая (1/6)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47,7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401018,36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43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Долевая (1/6)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47,7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C27060">
            <w:pPr>
              <w:jc w:val="center"/>
              <w:rPr>
                <w:bCs/>
              </w:rPr>
            </w:pPr>
            <w:r w:rsidRPr="004A07BA">
              <w:rPr>
                <w:bCs/>
                <w:sz w:val="22"/>
                <w:szCs w:val="22"/>
              </w:rPr>
              <w:t>автомобиль</w:t>
            </w:r>
          </w:p>
          <w:p w:rsidR="004C7534" w:rsidRPr="004A07BA" w:rsidRDefault="004C7534" w:rsidP="00C27060">
            <w:pPr>
              <w:jc w:val="center"/>
            </w:pPr>
            <w:r w:rsidRPr="004A07BA">
              <w:rPr>
                <w:sz w:val="22"/>
                <w:szCs w:val="22"/>
              </w:rPr>
              <w:t xml:space="preserve">ВАЗ </w:t>
            </w:r>
            <w:r w:rsidRPr="004A07BA">
              <w:rPr>
                <w:sz w:val="22"/>
                <w:szCs w:val="22"/>
                <w:lang w:val="en-US"/>
              </w:rPr>
              <w:t>LADA XRAY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1094709,92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763DD7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43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Долевая (1/6)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47,7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444344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444344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444344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43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763DD7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Долевая (1/2)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47,7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444344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444344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444344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444344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4A07BA" w:rsidRDefault="004C7534" w:rsidP="005A7859"/>
          <w:p w:rsidR="004C7534" w:rsidRPr="004A07BA" w:rsidRDefault="004C7534" w:rsidP="005A7859">
            <w:r w:rsidRPr="004A07BA">
              <w:rPr>
                <w:sz w:val="22"/>
                <w:szCs w:val="22"/>
              </w:rPr>
              <w:t>Брюшкова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Ирина Евгеньевна</w:t>
            </w:r>
          </w:p>
          <w:p w:rsidR="004C7534" w:rsidRPr="004A07BA" w:rsidRDefault="004C7534" w:rsidP="005A7859"/>
        </w:tc>
        <w:tc>
          <w:tcPr>
            <w:tcW w:w="180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Начальник отдела контроля предоставлениямуниципальных услуг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1103,0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 xml:space="preserve">автомобиль </w:t>
            </w:r>
            <w:r w:rsidRPr="004A07BA">
              <w:rPr>
                <w:bCs/>
                <w:sz w:val="22"/>
                <w:szCs w:val="22"/>
              </w:rPr>
              <w:t>ТОЙОТА ленд крузер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656013,69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43608C">
            <w:pPr>
              <w:jc w:val="center"/>
            </w:pPr>
            <w:r w:rsidRPr="004A07BA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209,0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70,2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43608C">
            <w:pPr>
              <w:jc w:val="center"/>
            </w:pPr>
            <w:r w:rsidRPr="004A07BA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110,8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35,8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828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799,0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Прицеп к легковому автомобилю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3821314,26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38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35,8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Мотолодка «Воронеж»</w:t>
            </w: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882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Подвесной лодочный мотор «</w:t>
            </w:r>
            <w:r w:rsidRPr="004A07BA">
              <w:rPr>
                <w:sz w:val="22"/>
                <w:szCs w:val="22"/>
                <w:lang w:val="en-US"/>
              </w:rPr>
              <w:t>YAMAHA</w:t>
            </w:r>
            <w:r w:rsidRPr="004A07BA">
              <w:rPr>
                <w:sz w:val="22"/>
                <w:szCs w:val="22"/>
              </w:rPr>
              <w:t xml:space="preserve"> 30 </w:t>
            </w:r>
            <w:r w:rsidRPr="004A07BA">
              <w:rPr>
                <w:sz w:val="22"/>
                <w:szCs w:val="22"/>
                <w:lang w:val="en-US"/>
              </w:rPr>
              <w:t>HWC</w:t>
            </w:r>
            <w:r w:rsidRPr="004A07BA">
              <w:rPr>
                <w:sz w:val="22"/>
                <w:szCs w:val="22"/>
              </w:rPr>
              <w:t>»</w:t>
            </w: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209,0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110,8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B752B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4A07BA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Геращенко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Елена Викторовна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Главный архитектор - директор ДАГиТР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2400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 xml:space="preserve">автомобиль </w:t>
            </w:r>
          </w:p>
          <w:p w:rsidR="004C7534" w:rsidRPr="004A07BA" w:rsidRDefault="004C7534" w:rsidP="0007526A">
            <w:pPr>
              <w:jc w:val="center"/>
            </w:pPr>
            <w:r w:rsidRPr="004A07BA">
              <w:rPr>
                <w:bCs/>
                <w:sz w:val="22"/>
                <w:szCs w:val="22"/>
              </w:rPr>
              <w:t>Форд Фьюжин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1134817,52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4A07BA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4A07BA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28,9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4A07BA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72,0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</w:tr>
      <w:tr w:rsidR="004C7534" w:rsidRPr="005A7859" w:rsidTr="004A07BA">
        <w:trPr>
          <w:trHeight w:val="389"/>
        </w:trPr>
        <w:tc>
          <w:tcPr>
            <w:tcW w:w="529" w:type="dxa"/>
            <w:vMerge w:val="restart"/>
            <w:vAlign w:val="center"/>
          </w:tcPr>
          <w:p w:rsidR="004C7534" w:rsidRPr="004A07BA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Кулешов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Алексей Михайлович</w:t>
            </w:r>
          </w:p>
        </w:tc>
        <w:tc>
          <w:tcPr>
            <w:tcW w:w="1800" w:type="dxa"/>
            <w:vMerge w:val="restart"/>
          </w:tcPr>
          <w:p w:rsidR="004C7534" w:rsidRPr="004A07BA" w:rsidRDefault="004C7534" w:rsidP="009767AB">
            <w:r w:rsidRPr="004A07BA">
              <w:rPr>
                <w:sz w:val="22"/>
                <w:szCs w:val="22"/>
              </w:rPr>
              <w:t>Заместитель директора департамента ДАГиТР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55,6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Pr="004A07BA">
              <w:rPr>
                <w:sz w:val="22"/>
                <w:szCs w:val="22"/>
              </w:rPr>
              <w:t xml:space="preserve">втомобиль Ауди </w:t>
            </w:r>
            <w:r w:rsidRPr="004A07BA">
              <w:rPr>
                <w:sz w:val="22"/>
                <w:szCs w:val="22"/>
                <w:lang w:val="en-US"/>
              </w:rPr>
              <w:t>Q5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723528,33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4A07BA">
        <w:trPr>
          <w:trHeight w:val="355"/>
        </w:trPr>
        <w:tc>
          <w:tcPr>
            <w:tcW w:w="529" w:type="dxa"/>
            <w:vMerge/>
          </w:tcPr>
          <w:p w:rsidR="004C7534" w:rsidRPr="004A07BA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4A07BA" w:rsidRDefault="004C7534" w:rsidP="005A7859"/>
        </w:tc>
        <w:tc>
          <w:tcPr>
            <w:tcW w:w="1800" w:type="dxa"/>
            <w:vMerge/>
          </w:tcPr>
          <w:p w:rsidR="004C7534" w:rsidRPr="004A07BA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1114,9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550"/>
        </w:trPr>
        <w:tc>
          <w:tcPr>
            <w:tcW w:w="529" w:type="dxa"/>
            <w:vMerge/>
          </w:tcPr>
          <w:p w:rsidR="004C7534" w:rsidRPr="004A07BA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</w:tcPr>
          <w:p w:rsidR="004C7534" w:rsidRPr="004A07BA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59,9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Pr="004A07BA">
              <w:rPr>
                <w:sz w:val="22"/>
                <w:szCs w:val="22"/>
              </w:rPr>
              <w:t xml:space="preserve">втомобиль </w:t>
            </w:r>
            <w:r w:rsidRPr="004A07BA">
              <w:rPr>
                <w:bCs/>
                <w:sz w:val="22"/>
                <w:szCs w:val="22"/>
              </w:rPr>
              <w:t xml:space="preserve">Форд </w:t>
            </w:r>
            <w:r w:rsidRPr="004A07BA">
              <w:rPr>
                <w:bCs/>
                <w:sz w:val="22"/>
                <w:szCs w:val="22"/>
                <w:lang w:val="en-US"/>
              </w:rPr>
              <w:t>Ecosport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1479491</w:t>
            </w:r>
            <w:r w:rsidRPr="004A07BA">
              <w:rPr>
                <w:sz w:val="22"/>
                <w:szCs w:val="22"/>
              </w:rPr>
              <w:t>,</w:t>
            </w:r>
            <w:r w:rsidRPr="004A07BA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50"/>
        </w:trPr>
        <w:tc>
          <w:tcPr>
            <w:tcW w:w="529" w:type="dxa"/>
            <w:vMerge/>
          </w:tcPr>
          <w:p w:rsidR="004C7534" w:rsidRPr="004A07BA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4A07BA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A87801">
            <w:pPr>
              <w:jc w:val="center"/>
              <w:rPr>
                <w:lang w:val="en-US"/>
              </w:rPr>
            </w:pPr>
            <w:r w:rsidRPr="004A07BA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A87801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>Шелякина</w:t>
            </w:r>
          </w:p>
          <w:p w:rsidR="004C7534" w:rsidRPr="004A07BA" w:rsidRDefault="004C7534" w:rsidP="005A7859">
            <w:r w:rsidRPr="004A07BA">
              <w:rPr>
                <w:sz w:val="22"/>
                <w:szCs w:val="22"/>
              </w:rPr>
              <w:t>Татьяна Васильевна</w:t>
            </w:r>
          </w:p>
        </w:tc>
        <w:tc>
          <w:tcPr>
            <w:tcW w:w="1800" w:type="dxa"/>
            <w:vMerge w:val="restart"/>
          </w:tcPr>
          <w:p w:rsidR="004C7534" w:rsidRPr="004A07BA" w:rsidRDefault="004C7534" w:rsidP="00AC4014">
            <w:r w:rsidRPr="004A07BA">
              <w:rPr>
                <w:sz w:val="22"/>
                <w:szCs w:val="22"/>
              </w:rPr>
              <w:t>Заместитель директора ДАГиТР</w:t>
            </w:r>
          </w:p>
        </w:tc>
        <w:tc>
          <w:tcPr>
            <w:tcW w:w="1413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29,9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755404,54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340"/>
        </w:trPr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долевая 2/3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45,9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46,0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4A07BA" w:rsidRDefault="004C7534" w:rsidP="005A7859"/>
        </w:tc>
        <w:tc>
          <w:tcPr>
            <w:tcW w:w="180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31,5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4A07BA" w:rsidRDefault="004C7534" w:rsidP="005A7859">
            <w:r w:rsidRPr="004A07BA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58,1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4A07BA" w:rsidRDefault="004C7534" w:rsidP="00B1702B">
            <w:pPr>
              <w:jc w:val="center"/>
            </w:pPr>
            <w:r w:rsidRPr="004A07BA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767" w:type="dxa"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 w:rsidR="004C7534" w:rsidRPr="004A07BA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 xml:space="preserve">автомобиль </w:t>
            </w:r>
          </w:p>
          <w:p w:rsidR="004C7534" w:rsidRPr="004A07BA" w:rsidRDefault="004C7534" w:rsidP="0007526A">
            <w:pPr>
              <w:jc w:val="center"/>
            </w:pPr>
            <w:r w:rsidRPr="004A07BA">
              <w:rPr>
                <w:bCs/>
                <w:sz w:val="22"/>
                <w:szCs w:val="22"/>
              </w:rPr>
              <w:t>Ford Scorpio</w:t>
            </w:r>
            <w:r w:rsidRPr="004A07BA">
              <w:rPr>
                <w:sz w:val="22"/>
                <w:szCs w:val="22"/>
              </w:rPr>
              <w:t>,</w:t>
            </w:r>
          </w:p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ВАЗ 21140</w:t>
            </w:r>
          </w:p>
        </w:tc>
        <w:tc>
          <w:tcPr>
            <w:tcW w:w="1269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368801,20</w:t>
            </w:r>
          </w:p>
        </w:tc>
        <w:tc>
          <w:tcPr>
            <w:tcW w:w="536" w:type="dxa"/>
            <w:vAlign w:val="center"/>
          </w:tcPr>
          <w:p w:rsidR="004C7534" w:rsidRPr="004A07BA" w:rsidRDefault="004C7534" w:rsidP="0007526A">
            <w:pPr>
              <w:jc w:val="center"/>
            </w:pPr>
            <w:r w:rsidRPr="004A07BA">
              <w:rPr>
                <w:sz w:val="22"/>
                <w:szCs w:val="22"/>
              </w:rPr>
              <w:t>-</w:t>
            </w:r>
          </w:p>
        </w:tc>
      </w:tr>
      <w:tr w:rsidR="004C7534" w:rsidRPr="005A7859" w:rsidTr="00472BF2">
        <w:trPr>
          <w:trHeight w:val="432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5A7859" w:rsidRDefault="004C7534" w:rsidP="005A7859">
            <w:r w:rsidRPr="005A7859">
              <w:rPr>
                <w:sz w:val="22"/>
                <w:szCs w:val="22"/>
              </w:rPr>
              <w:t>Каджебаш</w:t>
            </w:r>
          </w:p>
          <w:p w:rsidR="004C7534" w:rsidRPr="005A7859" w:rsidRDefault="004C7534" w:rsidP="005A7859">
            <w:r w:rsidRPr="005A7859">
              <w:rPr>
                <w:sz w:val="22"/>
                <w:szCs w:val="22"/>
              </w:rPr>
              <w:t>Наталья Николаевна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Заместитель директора</w:t>
            </w:r>
          </w:p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ДАГиТР – начальник ОТРиЭГС</w:t>
            </w: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общая</w:t>
            </w:r>
          </w:p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совместная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98,4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5A78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5A7859" w:rsidRDefault="004C7534" w:rsidP="0007526A">
            <w:pPr>
              <w:jc w:val="center"/>
              <w:rPr>
                <w:bCs/>
              </w:rPr>
            </w:pPr>
            <w:r w:rsidRPr="005A7859">
              <w:rPr>
                <w:bCs/>
                <w:sz w:val="22"/>
                <w:szCs w:val="22"/>
              </w:rPr>
              <w:t>автомобиль</w:t>
            </w:r>
          </w:p>
          <w:p w:rsidR="004C7534" w:rsidRPr="005A7859" w:rsidRDefault="004C7534" w:rsidP="0007526A">
            <w:pPr>
              <w:jc w:val="center"/>
            </w:pPr>
            <w:r w:rsidRPr="005A7859">
              <w:rPr>
                <w:bCs/>
                <w:sz w:val="22"/>
                <w:szCs w:val="22"/>
              </w:rPr>
              <w:t>Toyota</w:t>
            </w:r>
            <w:r w:rsidRPr="005A7859">
              <w:rPr>
                <w:sz w:val="22"/>
                <w:szCs w:val="22"/>
              </w:rPr>
              <w:t xml:space="preserve"> </w:t>
            </w:r>
            <w:r w:rsidRPr="005A7859">
              <w:rPr>
                <w:bCs/>
                <w:sz w:val="22"/>
                <w:szCs w:val="22"/>
              </w:rPr>
              <w:t>Vitz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>
              <w:rPr>
                <w:sz w:val="22"/>
                <w:szCs w:val="22"/>
              </w:rPr>
              <w:t>606447</w:t>
            </w:r>
            <w:r w:rsidRPr="005A78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5A7859" w:rsidRDefault="004C7534" w:rsidP="005A7859"/>
        </w:tc>
        <w:tc>
          <w:tcPr>
            <w:tcW w:w="1800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22,0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5A7859" w:rsidRDefault="004C7534" w:rsidP="005A7859"/>
        </w:tc>
        <w:tc>
          <w:tcPr>
            <w:tcW w:w="1800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992,0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</w:tr>
      <w:tr w:rsidR="004C7534" w:rsidRPr="005A7859" w:rsidTr="00E54B55">
        <w:trPr>
          <w:trHeight w:val="748"/>
        </w:trPr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5A7859" w:rsidRDefault="004C7534" w:rsidP="005A7859">
            <w:r w:rsidRPr="005A7859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90,7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76,0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5A7859" w:rsidRDefault="004C7534" w:rsidP="0007526A">
            <w:pPr>
              <w:jc w:val="center"/>
              <w:rPr>
                <w:bCs/>
              </w:rPr>
            </w:pPr>
            <w:r w:rsidRPr="005A7859">
              <w:rPr>
                <w:bCs/>
                <w:sz w:val="22"/>
                <w:szCs w:val="22"/>
              </w:rPr>
              <w:t>автомобиль</w:t>
            </w:r>
          </w:p>
          <w:p w:rsidR="004C7534" w:rsidRPr="005A7859" w:rsidRDefault="004C7534" w:rsidP="0007526A">
            <w:pPr>
              <w:jc w:val="center"/>
              <w:rPr>
                <w:lang w:val="en-US"/>
              </w:rPr>
            </w:pPr>
            <w:r w:rsidRPr="005A7859">
              <w:rPr>
                <w:sz w:val="22"/>
                <w:szCs w:val="22"/>
                <w:lang w:val="en-US"/>
              </w:rPr>
              <w:t>Audi 100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>
              <w:rPr>
                <w:sz w:val="22"/>
                <w:szCs w:val="22"/>
              </w:rPr>
              <w:t>744227</w:t>
            </w:r>
            <w:r w:rsidRPr="005A7859">
              <w:rPr>
                <w:sz w:val="22"/>
                <w:szCs w:val="22"/>
              </w:rPr>
              <w:t>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/>
        </w:tc>
        <w:tc>
          <w:tcPr>
            <w:tcW w:w="1800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891,0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/>
        </w:tc>
        <w:tc>
          <w:tcPr>
            <w:tcW w:w="1800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21,0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07526A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5A7859" w:rsidRDefault="004C7534" w:rsidP="005A7859">
            <w:r w:rsidRPr="005A785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A7859" w:rsidRDefault="004C7534" w:rsidP="00BD7FD0">
            <w:pPr>
              <w:jc w:val="center"/>
            </w:pPr>
            <w:r w:rsidRPr="005A7859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5A7859" w:rsidRDefault="004C7534" w:rsidP="00BD7FD0">
            <w:pPr>
              <w:jc w:val="center"/>
            </w:pPr>
            <w:r w:rsidRPr="005A7859">
              <w:rPr>
                <w:sz w:val="22"/>
                <w:szCs w:val="22"/>
              </w:rPr>
              <w:t>98,4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A7859" w:rsidRDefault="004C7534" w:rsidP="00BD7FD0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5A7859" w:rsidRDefault="004C7534" w:rsidP="005A7859">
            <w:r w:rsidRPr="005A785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5A7859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5A7859" w:rsidRDefault="004C7534" w:rsidP="00BD7FD0">
            <w:pPr>
              <w:jc w:val="center"/>
            </w:pPr>
            <w:r w:rsidRPr="005A7859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5A7859" w:rsidRDefault="004C7534" w:rsidP="00BD7FD0">
            <w:pPr>
              <w:jc w:val="center"/>
            </w:pPr>
            <w:r w:rsidRPr="005A7859">
              <w:rPr>
                <w:sz w:val="22"/>
                <w:szCs w:val="22"/>
              </w:rPr>
              <w:t>98,4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A7859" w:rsidRDefault="004C7534" w:rsidP="00BD7FD0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5A7859" w:rsidRDefault="004C7534" w:rsidP="0007526A">
            <w:pPr>
              <w:jc w:val="center"/>
            </w:pPr>
            <w:r w:rsidRPr="005A7859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036AB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Логачев</w:t>
            </w:r>
          </w:p>
          <w:p w:rsidR="004C7534" w:rsidRPr="00036AB5" w:rsidRDefault="004C7534" w:rsidP="005A7859">
            <w:r w:rsidRPr="00036AB5">
              <w:rPr>
                <w:sz w:val="22"/>
                <w:szCs w:val="22"/>
              </w:rPr>
              <w:t>Геннадий Дмитриевич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A87801">
            <w:pPr>
              <w:jc w:val="both"/>
            </w:pPr>
            <w:r w:rsidRPr="00036AB5">
              <w:rPr>
                <w:sz w:val="22"/>
                <w:szCs w:val="22"/>
              </w:rPr>
              <w:t>Главный специалист отдела территориального развития и эстетики городской среды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129,2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3/4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129,2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435602,36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504,0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3/4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504,0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  <w:rPr>
                <w:highlight w:val="lightGray"/>
              </w:rPr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227,0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73,9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FF2F36">
        <w:trPr>
          <w:trHeight w:val="924"/>
        </w:trPr>
        <w:tc>
          <w:tcPr>
            <w:tcW w:w="529" w:type="dxa"/>
            <w:vMerge w:val="restart"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Сидорова</w:t>
            </w:r>
          </w:p>
          <w:p w:rsidR="004C7534" w:rsidRPr="00036AB5" w:rsidRDefault="004C7534" w:rsidP="005A7859">
            <w:r w:rsidRPr="00036AB5">
              <w:rPr>
                <w:sz w:val="22"/>
                <w:szCs w:val="22"/>
              </w:rPr>
              <w:t>Василина Владиславовна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07526A">
            <w:r w:rsidRPr="00036AB5">
              <w:rPr>
                <w:sz w:val="22"/>
                <w:szCs w:val="22"/>
              </w:rPr>
              <w:t>Главный специалист отдела территориального развития и эстетики городской среды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600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 xml:space="preserve">Квартира </w:t>
            </w:r>
            <w:r w:rsidRPr="00036AB5">
              <w:rPr>
                <w:sz w:val="20"/>
                <w:szCs w:val="20"/>
              </w:rPr>
              <w:t>5537/10000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>70,9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86950,19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FF2F36">
        <w:trPr>
          <w:trHeight w:val="870"/>
        </w:trPr>
        <w:tc>
          <w:tcPr>
            <w:tcW w:w="529" w:type="dxa"/>
            <w:vMerge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07526A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45,4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FF2F36">
        <w:trPr>
          <w:trHeight w:val="709"/>
        </w:trPr>
        <w:tc>
          <w:tcPr>
            <w:tcW w:w="529" w:type="dxa"/>
            <w:vMerge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036AB5" w:rsidRDefault="004C7534" w:rsidP="005A7859">
            <w:r w:rsidRPr="00036AB5">
              <w:t>супруг</w:t>
            </w:r>
          </w:p>
        </w:tc>
        <w:tc>
          <w:tcPr>
            <w:tcW w:w="1800" w:type="dxa"/>
          </w:tcPr>
          <w:p w:rsidR="004C7534" w:rsidRPr="00036AB5" w:rsidRDefault="004C7534" w:rsidP="0007526A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Общая совместная 4463/10000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70,9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 xml:space="preserve">Квартира </w:t>
            </w:r>
            <w:r w:rsidRPr="00036AB5">
              <w:rPr>
                <w:sz w:val="20"/>
                <w:szCs w:val="20"/>
              </w:rPr>
              <w:t>4463/10000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>70,9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48451,8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t>-</w:t>
            </w:r>
          </w:p>
        </w:tc>
      </w:tr>
      <w:tr w:rsidR="004C7534" w:rsidRPr="005A7859" w:rsidTr="00FF2F36">
        <w:trPr>
          <w:trHeight w:val="493"/>
        </w:trPr>
        <w:tc>
          <w:tcPr>
            <w:tcW w:w="529" w:type="dxa"/>
            <w:vMerge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036AB5" w:rsidRDefault="004C7534" w:rsidP="0007526A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 xml:space="preserve">Квартира </w:t>
            </w:r>
            <w:r w:rsidRPr="00036AB5">
              <w:rPr>
                <w:sz w:val="20"/>
                <w:szCs w:val="20"/>
              </w:rPr>
              <w:t>5537/10000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>70,9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44200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036AB5">
        <w:trPr>
          <w:trHeight w:val="90"/>
        </w:trPr>
        <w:tc>
          <w:tcPr>
            <w:tcW w:w="529" w:type="dxa"/>
            <w:vMerge w:val="restart"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Груцынова Надежда Александровна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И. о. главного специалиста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258363,40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036AB5">
        <w:trPr>
          <w:trHeight w:val="90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 для размещения объектов торговли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130,4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 xml:space="preserve">Автомобиль МИЦУБИСИ </w:t>
            </w:r>
            <w:r w:rsidRPr="00036AB5">
              <w:rPr>
                <w:sz w:val="22"/>
                <w:szCs w:val="22"/>
                <w:lang w:val="en-US"/>
              </w:rPr>
              <w:t>LANCER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758444,48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036AB5">
        <w:trPr>
          <w:trHeight w:val="90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64,8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036AB5">
        <w:trPr>
          <w:trHeight w:val="90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036AB5">
        <w:trPr>
          <w:trHeight w:val="90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56,6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036AB5">
        <w:trPr>
          <w:trHeight w:val="90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2340" w:type="dxa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</w:tr>
      <w:tr w:rsidR="004C7534" w:rsidRPr="005A7859" w:rsidTr="00036AB5">
        <w:trPr>
          <w:trHeight w:val="90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2340" w:type="dxa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  <w:lang w:val="en-US"/>
              </w:rPr>
              <w:t>-</w:t>
            </w:r>
          </w:p>
        </w:tc>
      </w:tr>
      <w:tr w:rsidR="004C7534" w:rsidRPr="00364922" w:rsidTr="00036AB5">
        <w:trPr>
          <w:trHeight w:val="553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Ижогина</w:t>
            </w:r>
          </w:p>
          <w:p w:rsidR="004C7534" w:rsidRPr="00036AB5" w:rsidRDefault="004C7534" w:rsidP="005A7859">
            <w:r w:rsidRPr="00036AB5">
              <w:rPr>
                <w:sz w:val="22"/>
                <w:szCs w:val="22"/>
              </w:rPr>
              <w:t>Анна Игоревна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A87801">
            <w:pPr>
              <w:jc w:val="both"/>
            </w:pPr>
            <w:r w:rsidRPr="00036AB5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904,0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28363,70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364922" w:rsidTr="00036AB5">
        <w:trPr>
          <w:trHeight w:val="367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90,5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364922" w:rsidTr="00036AB5">
        <w:trPr>
          <w:trHeight w:val="168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39,2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364922" w:rsidTr="001D36CC">
        <w:trPr>
          <w:trHeight w:val="444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904,0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  <w:rPr>
                <w:lang w:val="en-US"/>
              </w:rPr>
            </w:pPr>
            <w:r w:rsidRPr="00036AB5">
              <w:rPr>
                <w:sz w:val="22"/>
                <w:szCs w:val="22"/>
              </w:rPr>
              <w:t>Не имеет</w:t>
            </w:r>
            <w:r w:rsidRPr="00036AB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364922" w:rsidTr="007D1DB9">
        <w:trPr>
          <w:trHeight w:val="323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90,5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364922" w:rsidTr="001D36CC">
        <w:trPr>
          <w:trHeight w:val="18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39,2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364922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904,0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364922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90,5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364922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39,2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036AB5">
        <w:trPr>
          <w:trHeight w:val="433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Коноваленко Оксана Александровна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A87801">
            <w:r w:rsidRPr="00036AB5">
              <w:rPr>
                <w:sz w:val="22"/>
                <w:szCs w:val="22"/>
              </w:rPr>
              <w:t>И.о. главного специалиста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1402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</w:p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  <w:p w:rsidR="004C7534" w:rsidRPr="00036AB5" w:rsidRDefault="004C7534" w:rsidP="00CB1121"/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217237,49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036AB5">
        <w:trPr>
          <w:trHeight w:val="45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</w:tcPr>
          <w:p w:rsidR="004C7534" w:rsidRPr="005A7859" w:rsidRDefault="004C7534" w:rsidP="00A87801">
            <w:pPr>
              <w:jc w:val="both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A87801"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30,9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036AB5">
        <w:trPr>
          <w:trHeight w:val="352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</w:tcPr>
          <w:p w:rsidR="004C7534" w:rsidRPr="005A7859" w:rsidRDefault="004C7534" w:rsidP="00A87801">
            <w:pPr>
              <w:jc w:val="both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A87801"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59,4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036AB5">
        <w:trPr>
          <w:trHeight w:val="348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</w:tcPr>
          <w:p w:rsidR="004C7534" w:rsidRPr="00036AB5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4D2D52"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4D2D52">
            <w:pPr>
              <w:jc w:val="center"/>
            </w:pPr>
            <w:r w:rsidRPr="00036AB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4D2D52">
            <w:pPr>
              <w:jc w:val="center"/>
            </w:pPr>
            <w:r w:rsidRPr="00036AB5">
              <w:rPr>
                <w:sz w:val="22"/>
                <w:szCs w:val="22"/>
              </w:rPr>
              <w:t>59,4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4D2D52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036AB5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ВАЗ 21099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386852,08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036AB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036AB5">
            <w:r w:rsidRPr="00036AB5">
              <w:rPr>
                <w:sz w:val="22"/>
                <w:szCs w:val="22"/>
              </w:rPr>
              <w:t>Каракай Ирина Евгеньевна</w:t>
            </w:r>
          </w:p>
        </w:tc>
        <w:tc>
          <w:tcPr>
            <w:tcW w:w="1800" w:type="dxa"/>
            <w:vMerge w:val="restart"/>
          </w:tcPr>
          <w:p w:rsidR="004C7534" w:rsidRPr="00036AB5" w:rsidRDefault="004C7534" w:rsidP="00036AB5">
            <w:r w:rsidRPr="00036AB5">
              <w:rPr>
                <w:sz w:val="22"/>
                <w:szCs w:val="22"/>
              </w:rPr>
              <w:t>Ведущий специалист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200556,45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30,0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23,9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21,9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54,6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45624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1D67D1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1D67D1">
            <w:pPr>
              <w:jc w:val="center"/>
            </w:pPr>
            <w:r w:rsidRPr="00036AB5">
              <w:rPr>
                <w:sz w:val="22"/>
                <w:szCs w:val="22"/>
              </w:rPr>
              <w:t>715,0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1D67D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383660,74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6D595A">
            <w:pPr>
              <w:pStyle w:val="ListParagraph"/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/>
        </w:tc>
        <w:tc>
          <w:tcPr>
            <w:tcW w:w="1800" w:type="dxa"/>
            <w:vMerge/>
            <w:vAlign w:val="center"/>
          </w:tcPr>
          <w:p w:rsidR="004C7534" w:rsidRPr="005A7859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5A7859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5A7859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5A7859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5A7859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036AB5" w:rsidRDefault="004C7534" w:rsidP="001D67D1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1D67D1">
            <w:pPr>
              <w:jc w:val="center"/>
            </w:pPr>
            <w:r w:rsidRPr="00036AB5">
              <w:rPr>
                <w:sz w:val="22"/>
                <w:szCs w:val="22"/>
              </w:rPr>
              <w:t>25,3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1D67D1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A87801">
            <w:pPr>
              <w:jc w:val="center"/>
            </w:pPr>
          </w:p>
        </w:tc>
      </w:tr>
      <w:tr w:rsidR="004C7534" w:rsidRPr="005A7859" w:rsidTr="00036AB5">
        <w:tc>
          <w:tcPr>
            <w:tcW w:w="529" w:type="dxa"/>
            <w:vMerge w:val="restart"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036AB5">
            <w:r w:rsidRPr="00036AB5">
              <w:rPr>
                <w:sz w:val="22"/>
                <w:szCs w:val="22"/>
              </w:rPr>
              <w:t>Ястребова</w:t>
            </w:r>
          </w:p>
          <w:p w:rsidR="004C7534" w:rsidRPr="00036AB5" w:rsidRDefault="004C7534" w:rsidP="00036AB5">
            <w:r w:rsidRPr="00036AB5">
              <w:rPr>
                <w:sz w:val="22"/>
                <w:szCs w:val="22"/>
              </w:rPr>
              <w:t>Ольга Ивановна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Начальник отдела обеспечения градостроительной деятельности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77,4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610561,31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683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1000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rPr>
          <w:trHeight w:val="682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43,3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автомобиль</w:t>
            </w:r>
          </w:p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 xml:space="preserve">ГАЗ-330202 </w:t>
            </w:r>
          </w:p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  <w:lang w:val="en-US"/>
              </w:rPr>
              <w:t>TOYOTA</w:t>
            </w:r>
            <w:r w:rsidRPr="00036AB5">
              <w:rPr>
                <w:sz w:val="22"/>
                <w:szCs w:val="22"/>
              </w:rPr>
              <w:t xml:space="preserve"> </w:t>
            </w:r>
            <w:r w:rsidRPr="00036AB5">
              <w:rPr>
                <w:sz w:val="22"/>
                <w:szCs w:val="22"/>
                <w:lang w:val="en-US"/>
              </w:rPr>
              <w:t>LC</w:t>
            </w:r>
            <w:r w:rsidRPr="00036AB5">
              <w:rPr>
                <w:sz w:val="22"/>
                <w:szCs w:val="22"/>
              </w:rPr>
              <w:t>150,</w:t>
            </w:r>
          </w:p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Мазда 6</w:t>
            </w:r>
          </w:p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2378718,52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rPr>
          <w:trHeight w:val="278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787,6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rPr>
          <w:trHeight w:val="277"/>
        </w:trPr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43,3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60442B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26,5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23,2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складское помещение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363,6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036AB5">
        <w:tc>
          <w:tcPr>
            <w:tcW w:w="529" w:type="dxa"/>
            <w:vMerge w:val="restart"/>
            <w:vAlign w:val="center"/>
          </w:tcPr>
          <w:p w:rsidR="004C7534" w:rsidRPr="00036AB5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036AB5" w:rsidRDefault="004C7534" w:rsidP="00036AB5">
            <w:r w:rsidRPr="00036AB5">
              <w:rPr>
                <w:sz w:val="22"/>
                <w:szCs w:val="22"/>
              </w:rPr>
              <w:t>Долгополюк</w:t>
            </w:r>
          </w:p>
          <w:p w:rsidR="004C7534" w:rsidRPr="00036AB5" w:rsidRDefault="004C7534" w:rsidP="00036AB5">
            <w:r w:rsidRPr="00036AB5">
              <w:rPr>
                <w:sz w:val="22"/>
                <w:szCs w:val="22"/>
              </w:rPr>
              <w:t>Мария Сергеевна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И.о.начальника отдела обеспечения градостроительной деятельности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Автомобиль Опель Мокка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358877,21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9612F1">
            <w:pPr>
              <w:pStyle w:val="ListParagraph"/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07526A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45,4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07526A">
            <w:pPr>
              <w:jc w:val="center"/>
              <w:rPr>
                <w:bCs/>
                <w:lang w:val="en-US"/>
              </w:rPr>
            </w:pPr>
            <w:r w:rsidRPr="00036AB5">
              <w:rPr>
                <w:bCs/>
                <w:sz w:val="22"/>
                <w:szCs w:val="22"/>
              </w:rPr>
              <w:t>автомобиль</w:t>
            </w:r>
          </w:p>
          <w:p w:rsidR="004C7534" w:rsidRPr="00036AB5" w:rsidRDefault="004C7534" w:rsidP="0007526A">
            <w:pPr>
              <w:jc w:val="center"/>
              <w:rPr>
                <w:lang w:val="en-US"/>
              </w:rPr>
            </w:pPr>
            <w:r w:rsidRPr="00036AB5">
              <w:rPr>
                <w:bCs/>
                <w:sz w:val="22"/>
                <w:szCs w:val="22"/>
                <w:lang w:val="en-US"/>
              </w:rPr>
              <w:t>Renault</w:t>
            </w:r>
            <w:r w:rsidRPr="00036AB5">
              <w:rPr>
                <w:sz w:val="22"/>
                <w:szCs w:val="22"/>
                <w:lang w:val="en-US"/>
              </w:rPr>
              <w:t xml:space="preserve"> </w:t>
            </w:r>
            <w:r w:rsidRPr="00036AB5">
              <w:rPr>
                <w:bCs/>
                <w:sz w:val="22"/>
                <w:szCs w:val="22"/>
                <w:lang w:val="en-US"/>
              </w:rPr>
              <w:t>Kangoo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507799,25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07526A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036AB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A87801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036AB5">
        <w:trPr>
          <w:trHeight w:val="1103"/>
        </w:trPr>
        <w:tc>
          <w:tcPr>
            <w:tcW w:w="529" w:type="dxa"/>
            <w:vMerge w:val="restart"/>
            <w:vAlign w:val="center"/>
          </w:tcPr>
          <w:p w:rsidR="004C7534" w:rsidRPr="00036AB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>Зубкова Наталья Станиславовна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Заместитель начальника отдела обеспечения градостроительной деятельности  ДАГиТР</w:t>
            </w:r>
          </w:p>
        </w:tc>
        <w:tc>
          <w:tcPr>
            <w:tcW w:w="1413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Приусадебный земельный участок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1314,0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447952,37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5A7859" w:rsidTr="00036AB5">
        <w:trPr>
          <w:trHeight w:val="682"/>
        </w:trPr>
        <w:tc>
          <w:tcPr>
            <w:tcW w:w="529" w:type="dxa"/>
            <w:vMerge/>
            <w:vAlign w:val="center"/>
          </w:tcPr>
          <w:p w:rsidR="004C7534" w:rsidRPr="00036AB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036AB5" w:rsidRDefault="004C7534" w:rsidP="005A7859"/>
        </w:tc>
        <w:tc>
          <w:tcPr>
            <w:tcW w:w="1800" w:type="dxa"/>
            <w:vMerge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149,2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</w:tr>
      <w:tr w:rsidR="004C7534" w:rsidRPr="005A7859" w:rsidTr="00D7265E">
        <w:trPr>
          <w:trHeight w:val="508"/>
        </w:trPr>
        <w:tc>
          <w:tcPr>
            <w:tcW w:w="529" w:type="dxa"/>
            <w:vMerge/>
            <w:vAlign w:val="center"/>
          </w:tcPr>
          <w:p w:rsidR="004C7534" w:rsidRPr="00036AB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036AB5" w:rsidRDefault="004C7534" w:rsidP="005A7859">
            <w:r w:rsidRPr="00036AB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4C7534" w:rsidRPr="00036AB5" w:rsidRDefault="004C7534" w:rsidP="00126704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036AB5" w:rsidRDefault="004C7534" w:rsidP="00126704">
            <w:pPr>
              <w:jc w:val="center"/>
            </w:pPr>
            <w:r>
              <w:rPr>
                <w:sz w:val="22"/>
                <w:szCs w:val="22"/>
              </w:rPr>
              <w:t xml:space="preserve">автомобиль </w:t>
            </w:r>
            <w:r w:rsidRPr="00036AB5">
              <w:rPr>
                <w:sz w:val="22"/>
                <w:szCs w:val="22"/>
              </w:rPr>
              <w:t>Шкода Йети</w:t>
            </w:r>
          </w:p>
        </w:tc>
        <w:tc>
          <w:tcPr>
            <w:tcW w:w="1269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774924,80</w:t>
            </w:r>
          </w:p>
        </w:tc>
        <w:tc>
          <w:tcPr>
            <w:tcW w:w="536" w:type="dxa"/>
            <w:vAlign w:val="center"/>
          </w:tcPr>
          <w:p w:rsidR="004C7534" w:rsidRPr="00036AB5" w:rsidRDefault="004C7534" w:rsidP="00126704">
            <w:pPr>
              <w:jc w:val="center"/>
            </w:pPr>
            <w:r w:rsidRPr="00036AB5">
              <w:rPr>
                <w:sz w:val="22"/>
                <w:szCs w:val="22"/>
              </w:rPr>
              <w:t>-</w:t>
            </w:r>
          </w:p>
        </w:tc>
      </w:tr>
      <w:tr w:rsidR="004C7534" w:rsidRPr="00D7265E" w:rsidTr="00D7265E">
        <w:trPr>
          <w:trHeight w:val="365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D7265E">
            <w:r w:rsidRPr="00D7265E">
              <w:rPr>
                <w:sz w:val="22"/>
                <w:szCs w:val="22"/>
              </w:rPr>
              <w:t>Черезова</w:t>
            </w:r>
          </w:p>
          <w:p w:rsidR="004C7534" w:rsidRPr="00D7265E" w:rsidRDefault="004C7534" w:rsidP="00D7265E">
            <w:r w:rsidRPr="00D7265E">
              <w:rPr>
                <w:sz w:val="22"/>
                <w:szCs w:val="22"/>
              </w:rPr>
              <w:t>Анастасия Андреевна</w:t>
            </w:r>
          </w:p>
        </w:tc>
        <w:tc>
          <w:tcPr>
            <w:tcW w:w="1800" w:type="dxa"/>
            <w:vMerge w:val="restart"/>
          </w:tcPr>
          <w:p w:rsidR="004C7534" w:rsidRPr="00D7265E" w:rsidRDefault="004C7534" w:rsidP="00D7265E">
            <w:pPr>
              <w:jc w:val="center"/>
            </w:pPr>
            <w:r w:rsidRPr="00D7265E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413" w:type="dxa"/>
            <w:vMerge w:val="restart"/>
          </w:tcPr>
          <w:p w:rsidR="004C7534" w:rsidRPr="00D7265E" w:rsidRDefault="004C7534" w:rsidP="00D7265E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63,1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338282,10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D7265E">
        <w:trPr>
          <w:trHeight w:val="327"/>
        </w:trPr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7265E" w:rsidRDefault="004C7534" w:rsidP="00D7265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Зем. участок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630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</w:tr>
      <w:tr w:rsidR="004C7534" w:rsidRPr="00D7265E" w:rsidTr="00D7265E">
        <w:trPr>
          <w:trHeight w:val="536"/>
        </w:trPr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7265E" w:rsidRDefault="004C7534" w:rsidP="00D7265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37,2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</w:tr>
      <w:tr w:rsidR="004C7534" w:rsidRPr="00D7265E" w:rsidTr="00D7265E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D7265E" w:rsidRDefault="004C7534" w:rsidP="00D7265E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63,1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07526A">
            <w:pPr>
              <w:jc w:val="center"/>
              <w:rPr>
                <w:lang w:val="en-US"/>
              </w:rPr>
            </w:pPr>
            <w:r w:rsidRPr="00D7265E">
              <w:rPr>
                <w:sz w:val="22"/>
                <w:szCs w:val="22"/>
              </w:rPr>
              <w:t xml:space="preserve">Автомобиль </w:t>
            </w:r>
            <w:r w:rsidRPr="00D7265E">
              <w:rPr>
                <w:sz w:val="22"/>
                <w:szCs w:val="22"/>
                <w:lang w:val="en-US"/>
              </w:rPr>
              <w:t>Ford fusion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198008,69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D7265E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7265E" w:rsidRDefault="004C7534" w:rsidP="00D7265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Зем.</w:t>
            </w:r>
            <w:r>
              <w:rPr>
                <w:sz w:val="22"/>
                <w:szCs w:val="22"/>
              </w:rPr>
              <w:t xml:space="preserve"> </w:t>
            </w:r>
            <w:r w:rsidRPr="00D7265E">
              <w:rPr>
                <w:sz w:val="22"/>
                <w:szCs w:val="22"/>
              </w:rPr>
              <w:t>участок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630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</w:tr>
      <w:tr w:rsidR="004C7534" w:rsidRPr="00D7265E" w:rsidTr="00D7265E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7265E" w:rsidRDefault="004C7534" w:rsidP="00D7265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37,2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07526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07526A">
            <w:pPr>
              <w:jc w:val="center"/>
            </w:pPr>
          </w:p>
        </w:tc>
      </w:tr>
      <w:tr w:rsidR="004C7534" w:rsidRPr="00D7265E" w:rsidTr="00D7265E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D7265E" w:rsidRDefault="004C7534" w:rsidP="00D7265E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63,1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D7265E" w:rsidRDefault="004C7534" w:rsidP="007B747D"/>
        </w:tc>
        <w:tc>
          <w:tcPr>
            <w:tcW w:w="1827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Зем.</w:t>
            </w:r>
            <w:r>
              <w:rPr>
                <w:sz w:val="22"/>
                <w:szCs w:val="22"/>
              </w:rPr>
              <w:t xml:space="preserve"> </w:t>
            </w:r>
            <w:r w:rsidRPr="00D7265E">
              <w:rPr>
                <w:sz w:val="22"/>
                <w:szCs w:val="22"/>
              </w:rPr>
              <w:t>участок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630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</w:tr>
      <w:tr w:rsidR="004C7534" w:rsidRPr="00D7265E" w:rsidTr="00D7265E">
        <w:trPr>
          <w:trHeight w:val="271"/>
        </w:trPr>
        <w:tc>
          <w:tcPr>
            <w:tcW w:w="529" w:type="dxa"/>
            <w:vMerge/>
            <w:vAlign w:val="center"/>
          </w:tcPr>
          <w:p w:rsidR="004C7534" w:rsidRPr="005A7859" w:rsidRDefault="004C7534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D7265E" w:rsidRDefault="004C7534" w:rsidP="007B747D"/>
        </w:tc>
        <w:tc>
          <w:tcPr>
            <w:tcW w:w="1827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37,2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7B747D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7B747D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Align w:val="center"/>
          </w:tcPr>
          <w:p w:rsidR="004C7534" w:rsidRPr="00D7265E" w:rsidRDefault="004C7534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Артемов Андрей Валерьевич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И.о. главного специалиста  ДАГиТР</w:t>
            </w:r>
          </w:p>
        </w:tc>
        <w:tc>
          <w:tcPr>
            <w:tcW w:w="1413" w:type="dxa"/>
            <w:vAlign w:val="center"/>
          </w:tcPr>
          <w:p w:rsidR="004C7534" w:rsidRPr="00D7265E" w:rsidRDefault="004C7534" w:rsidP="00452C8A"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52C8A">
            <w:pPr>
              <w:jc w:val="center"/>
            </w:pPr>
            <w:r w:rsidRPr="00D7265E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52C8A">
            <w:pPr>
              <w:jc w:val="center"/>
            </w:pPr>
            <w:r w:rsidRPr="00D7265E">
              <w:rPr>
                <w:sz w:val="22"/>
                <w:szCs w:val="22"/>
              </w:rPr>
              <w:t>55,5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52C8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298957,97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5A7859" w:rsidTr="00D7265E">
        <w:trPr>
          <w:trHeight w:val="768"/>
        </w:trPr>
        <w:tc>
          <w:tcPr>
            <w:tcW w:w="529" w:type="dxa"/>
            <w:vMerge w:val="restart"/>
            <w:vAlign w:val="center"/>
          </w:tcPr>
          <w:p w:rsidR="004C7534" w:rsidRPr="00D7265E" w:rsidRDefault="004C7534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Скрипкина Анна Валерьевна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413" w:type="dxa"/>
            <w:vAlign w:val="center"/>
          </w:tcPr>
          <w:p w:rsidR="004C7534" w:rsidRPr="00D7265E" w:rsidRDefault="004C7534" w:rsidP="002E28EC"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53,4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>
              <w:rPr>
                <w:sz w:val="22"/>
                <w:szCs w:val="22"/>
              </w:rPr>
              <w:t>н</w:t>
            </w:r>
            <w:r w:rsidRPr="00D7265E">
              <w:rPr>
                <w:sz w:val="22"/>
                <w:szCs w:val="22"/>
              </w:rPr>
              <w:t>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378838,22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29"/>
        </w:trPr>
        <w:tc>
          <w:tcPr>
            <w:tcW w:w="529" w:type="dxa"/>
            <w:vMerge/>
            <w:vAlign w:val="center"/>
          </w:tcPr>
          <w:p w:rsidR="004C7534" w:rsidRPr="00D7265E" w:rsidRDefault="004C7534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2E28EC"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53,4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>
              <w:rPr>
                <w:sz w:val="22"/>
                <w:szCs w:val="22"/>
              </w:rPr>
              <w:t xml:space="preserve">Автомобиль </w:t>
            </w:r>
            <w:r w:rsidRPr="00D7265E">
              <w:rPr>
                <w:sz w:val="22"/>
                <w:szCs w:val="22"/>
              </w:rPr>
              <w:t xml:space="preserve">РЕНО </w:t>
            </w:r>
            <w:r w:rsidRPr="00D7265E">
              <w:rPr>
                <w:sz w:val="22"/>
                <w:szCs w:val="22"/>
                <w:lang w:val="en-US"/>
              </w:rPr>
              <w:t>RS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249695,28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29"/>
        </w:trPr>
        <w:tc>
          <w:tcPr>
            <w:tcW w:w="529" w:type="dxa"/>
            <w:vMerge/>
            <w:vAlign w:val="center"/>
          </w:tcPr>
          <w:p w:rsidR="004C7534" w:rsidRPr="00D7265E" w:rsidRDefault="004C7534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A07BF"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A07BF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A07BF">
            <w:pPr>
              <w:jc w:val="center"/>
            </w:pPr>
            <w:r w:rsidRPr="00D7265E">
              <w:rPr>
                <w:sz w:val="22"/>
                <w:szCs w:val="22"/>
              </w:rPr>
              <w:t>40,4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A07BF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496"/>
        </w:trPr>
        <w:tc>
          <w:tcPr>
            <w:tcW w:w="529" w:type="dxa"/>
            <w:vMerge/>
            <w:vAlign w:val="center"/>
          </w:tcPr>
          <w:p w:rsidR="004C7534" w:rsidRPr="00D7265E" w:rsidRDefault="004C7534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2E28EC"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53,4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A87801">
            <w:pPr>
              <w:jc w:val="center"/>
            </w:pPr>
            <w: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A87801">
            <w:pPr>
              <w:jc w:val="center"/>
            </w:pPr>
            <w:r>
              <w:t>-</w:t>
            </w:r>
          </w:p>
        </w:tc>
      </w:tr>
      <w:tr w:rsidR="004C7534" w:rsidRPr="005A7859" w:rsidTr="00E54B55">
        <w:trPr>
          <w:trHeight w:val="542"/>
        </w:trPr>
        <w:tc>
          <w:tcPr>
            <w:tcW w:w="529" w:type="dxa"/>
            <w:vMerge/>
            <w:vAlign w:val="center"/>
          </w:tcPr>
          <w:p w:rsidR="004C7534" w:rsidRPr="00D7265E" w:rsidRDefault="004C7534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2E28EC"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53,4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2E28EC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BD7FD0">
            <w:pPr>
              <w:jc w:val="center"/>
            </w:pPr>
            <w: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BD7FD0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BD7FD0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BD7FD0">
            <w:pPr>
              <w:jc w:val="center"/>
            </w:pPr>
            <w: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BD7FD0">
            <w:pPr>
              <w:jc w:val="center"/>
            </w:pPr>
            <w: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BD7FD0">
            <w:pPr>
              <w:jc w:val="center"/>
            </w:pPr>
            <w:r>
              <w:t>-</w:t>
            </w:r>
          </w:p>
        </w:tc>
      </w:tr>
      <w:tr w:rsidR="004C7534" w:rsidRPr="00D7265E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D4331D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Субботина Ирина Викторовна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Начальник отдела оформления разрешительной документации ДАГиТР</w:t>
            </w:r>
          </w:p>
        </w:tc>
        <w:tc>
          <w:tcPr>
            <w:tcW w:w="1413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70,2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372512,94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rPr>
          <w:trHeight w:val="562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1500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70,2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автомобиль</w:t>
            </w:r>
          </w:p>
          <w:p w:rsidR="004C7534" w:rsidRPr="00D7265E" w:rsidRDefault="004C7534" w:rsidP="00A87801">
            <w:pPr>
              <w:jc w:val="center"/>
            </w:pPr>
            <w:r w:rsidRPr="00D7265E">
              <w:rPr>
                <w:bCs/>
                <w:sz w:val="22"/>
                <w:szCs w:val="22"/>
              </w:rPr>
              <w:t>Hyundai</w:t>
            </w:r>
            <w:r w:rsidRPr="00D7265E">
              <w:rPr>
                <w:sz w:val="22"/>
                <w:szCs w:val="22"/>
              </w:rPr>
              <w:t xml:space="preserve"> </w:t>
            </w:r>
            <w:r w:rsidRPr="00D7265E">
              <w:rPr>
                <w:bCs/>
                <w:sz w:val="22"/>
                <w:szCs w:val="22"/>
              </w:rPr>
              <w:t>Matrix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695991,79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60,7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70,2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902E5C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70,2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902E5C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D7265E">
        <w:tc>
          <w:tcPr>
            <w:tcW w:w="529" w:type="dxa"/>
            <w:vMerge w:val="restart"/>
            <w:vAlign w:val="center"/>
          </w:tcPr>
          <w:p w:rsidR="004C7534" w:rsidRPr="005A7859" w:rsidRDefault="004C7534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D7265E">
            <w:r w:rsidRPr="00D7265E">
              <w:rPr>
                <w:sz w:val="22"/>
                <w:szCs w:val="22"/>
              </w:rPr>
              <w:t>Григорян</w:t>
            </w:r>
          </w:p>
          <w:p w:rsidR="004C7534" w:rsidRPr="00D7265E" w:rsidRDefault="004C7534" w:rsidP="00D7265E">
            <w:r w:rsidRPr="00D7265E">
              <w:rPr>
                <w:sz w:val="22"/>
                <w:szCs w:val="22"/>
              </w:rPr>
              <w:t>Диана Юриковна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И.о. начальника отдела оформления разрешительной документации ДАГиТР</w:t>
            </w: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36,4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4D2D52">
            <w:pPr>
              <w:jc w:val="center"/>
            </w:pPr>
          </w:p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350410,77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 xml:space="preserve">автомобиль </w:t>
            </w:r>
          </w:p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ХЕНДЭ Акцент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274699,96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D7265E">
        <w:tc>
          <w:tcPr>
            <w:tcW w:w="529" w:type="dxa"/>
            <w:vMerge w:val="restart"/>
            <w:vAlign w:val="center"/>
          </w:tcPr>
          <w:p w:rsidR="004C7534" w:rsidRPr="005A7859" w:rsidRDefault="004C7534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7265E" w:rsidRDefault="004C7534" w:rsidP="00D7265E">
            <w:r w:rsidRPr="00D7265E">
              <w:rPr>
                <w:sz w:val="22"/>
                <w:szCs w:val="22"/>
              </w:rPr>
              <w:t>Кужелева</w:t>
            </w:r>
          </w:p>
          <w:p w:rsidR="004C7534" w:rsidRPr="00D7265E" w:rsidRDefault="004C7534" w:rsidP="00D7265E">
            <w:r w:rsidRPr="00D7265E">
              <w:rPr>
                <w:sz w:val="22"/>
                <w:szCs w:val="22"/>
              </w:rPr>
              <w:t>Оксана Михайловна</w:t>
            </w:r>
          </w:p>
        </w:tc>
        <w:tc>
          <w:tcPr>
            <w:tcW w:w="180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 xml:space="preserve">Ведущий специалист </w:t>
            </w:r>
          </w:p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ДАГиТР</w:t>
            </w: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69,6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340119,63</w:t>
            </w:r>
          </w:p>
        </w:tc>
        <w:tc>
          <w:tcPr>
            <w:tcW w:w="536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Долевая (1/5)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400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7265E" w:rsidRDefault="004C7534" w:rsidP="004D2D52">
            <w:pPr>
              <w:jc w:val="center"/>
            </w:pPr>
            <w: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7265E" w:rsidRDefault="004C7534" w:rsidP="004D2D52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7265E" w:rsidRDefault="004C7534" w:rsidP="004D2D52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автомобиль</w:t>
            </w:r>
          </w:p>
          <w:p w:rsidR="004C7534" w:rsidRPr="00D7265E" w:rsidRDefault="004C7534" w:rsidP="004D2D52">
            <w:pPr>
              <w:jc w:val="center"/>
            </w:pPr>
            <w:r w:rsidRPr="00D7265E">
              <w:rPr>
                <w:bCs/>
                <w:sz w:val="22"/>
                <w:szCs w:val="22"/>
              </w:rPr>
              <w:t>SKODA</w:t>
            </w:r>
            <w:r w:rsidRPr="00D7265E">
              <w:rPr>
                <w:sz w:val="22"/>
                <w:szCs w:val="22"/>
              </w:rPr>
              <w:t xml:space="preserve"> </w:t>
            </w:r>
            <w:r w:rsidRPr="00D7265E">
              <w:rPr>
                <w:bCs/>
                <w:sz w:val="22"/>
                <w:szCs w:val="22"/>
              </w:rPr>
              <w:t>Fabia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484150,00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 xml:space="preserve">- 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Долевая (1/5)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45,8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69,6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D7265E">
        <w:trPr>
          <w:trHeight w:val="161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19,0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E54B55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25,1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E54B55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995DA2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995DA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995DA2">
            <w:pPr>
              <w:jc w:val="center"/>
            </w:pPr>
            <w:r w:rsidRPr="00D7265E">
              <w:rPr>
                <w:sz w:val="22"/>
                <w:szCs w:val="22"/>
              </w:rPr>
              <w:t>30,0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995DA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E54B55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539,0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E54B55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593,0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48,0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D7265E">
        <w:trPr>
          <w:trHeight w:val="393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41,7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4D2D52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4D2D52">
            <w:pPr>
              <w:jc w:val="center"/>
            </w:pPr>
          </w:p>
        </w:tc>
      </w:tr>
      <w:tr w:rsidR="004C7534" w:rsidRPr="00D7265E" w:rsidTr="00D7265E">
        <w:trPr>
          <w:trHeight w:val="428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Ольшанская Мария Викторовна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1164,0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>
              <w:rPr>
                <w:sz w:val="22"/>
                <w:szCs w:val="22"/>
              </w:rPr>
              <w:t>н</w:t>
            </w:r>
            <w:r w:rsidRPr="00D7265E">
              <w:rPr>
                <w:sz w:val="22"/>
                <w:szCs w:val="22"/>
              </w:rPr>
              <w:t>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525293,03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56,9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599,0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1164,0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Автомобиль УАЗ 31512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1006408,43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E54B55">
        <w:trPr>
          <w:trHeight w:val="33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607,0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7265E" w:rsidRDefault="004C7534" w:rsidP="00800F9E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7265E" w:rsidRDefault="004C7534" w:rsidP="00800F9E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7265E" w:rsidRDefault="004C7534" w:rsidP="00800F9E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22,5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56,9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</w:tr>
      <w:tr w:rsidR="004C7534" w:rsidRPr="00D7265E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7265E" w:rsidRDefault="004C7534" w:rsidP="005A7859">
            <w:r w:rsidRPr="00D7265E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D7265E" w:rsidRDefault="004C7534" w:rsidP="00800F9E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D7265E" w:rsidRDefault="004C7534" w:rsidP="00AC133A">
            <w:pPr>
              <w:jc w:val="center"/>
            </w:pPr>
            <w:r w:rsidRPr="00D726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AC133A">
            <w:pPr>
              <w:jc w:val="center"/>
            </w:pPr>
            <w:r w:rsidRPr="00D7265E">
              <w:rPr>
                <w:sz w:val="22"/>
                <w:szCs w:val="22"/>
              </w:rPr>
              <w:t>1164,0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AC133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>
              <w:rPr>
                <w:sz w:val="22"/>
                <w:szCs w:val="22"/>
              </w:rPr>
              <w:t>н</w:t>
            </w:r>
            <w:r w:rsidRPr="00D7265E">
              <w:rPr>
                <w:sz w:val="22"/>
                <w:szCs w:val="22"/>
              </w:rPr>
              <w:t>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7265E" w:rsidRDefault="004C7534" w:rsidP="00A87801">
            <w:pPr>
              <w:jc w:val="center"/>
            </w:pPr>
            <w:r w:rsidRPr="00D7265E">
              <w:rPr>
                <w:sz w:val="22"/>
                <w:szCs w:val="22"/>
              </w:rPr>
              <w:t>-</w:t>
            </w:r>
          </w:p>
        </w:tc>
      </w:tr>
      <w:tr w:rsidR="004C7534" w:rsidRPr="00D7265E" w:rsidTr="00D7265E">
        <w:trPr>
          <w:trHeight w:val="16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7265E" w:rsidRDefault="004C7534" w:rsidP="005A7859"/>
        </w:tc>
        <w:tc>
          <w:tcPr>
            <w:tcW w:w="1800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D7265E" w:rsidRDefault="004C7534" w:rsidP="00800F9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7265E" w:rsidRDefault="004C7534" w:rsidP="00800F9E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7265E" w:rsidRDefault="004C7534" w:rsidP="00800F9E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7265E" w:rsidRDefault="004C7534" w:rsidP="00800F9E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7265E" w:rsidRDefault="004C7534" w:rsidP="00AC133A">
            <w:pPr>
              <w:jc w:val="center"/>
            </w:pPr>
            <w:r w:rsidRPr="00D7265E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7265E" w:rsidRDefault="004C7534" w:rsidP="00AC133A">
            <w:pPr>
              <w:jc w:val="center"/>
            </w:pPr>
            <w:r w:rsidRPr="00D7265E">
              <w:rPr>
                <w:sz w:val="22"/>
                <w:szCs w:val="22"/>
              </w:rPr>
              <w:t>56,9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7265E" w:rsidRDefault="004C7534" w:rsidP="00AC133A">
            <w:pPr>
              <w:jc w:val="center"/>
            </w:pPr>
            <w:r w:rsidRPr="00D7265E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7265E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Дегтярева Леонилла Владимировна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И.о. ведущего специалиста 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56,8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32,1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90830,19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27,4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464,0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B752B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32,1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</w:tcPr>
          <w:p w:rsidR="004C7534" w:rsidRPr="00BD7FD0" w:rsidRDefault="004C7534" w:rsidP="00AB752B">
            <w:pPr>
              <w:jc w:val="center"/>
            </w:pPr>
          </w:p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B752B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AB752B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AB752B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AB752B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AB752B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464,0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B752B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</w:tcPr>
          <w:p w:rsidR="004C7534" w:rsidRPr="00BD7FD0" w:rsidRDefault="004C7534" w:rsidP="00AB752B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BD7FD0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Кабаленова</w:t>
            </w:r>
          </w:p>
          <w:p w:rsidR="004C7534" w:rsidRPr="00BD7FD0" w:rsidRDefault="004C7534" w:rsidP="005A7859">
            <w:r w:rsidRPr="00BD7FD0">
              <w:rPr>
                <w:sz w:val="22"/>
                <w:szCs w:val="22"/>
              </w:rPr>
              <w:t>Мария Викторовна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54,4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51,20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</w:tcPr>
          <w:p w:rsidR="004C7534" w:rsidRPr="00BD7FD0" w:rsidRDefault="004C7534" w:rsidP="00BD7FD0">
            <w:pPr>
              <w:jc w:val="center"/>
            </w:pPr>
          </w:p>
          <w:p w:rsidR="004C7534" w:rsidRPr="00BD7FD0" w:rsidRDefault="004C7534" w:rsidP="00BD7FD0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BD7FD0">
            <w:pPr>
              <w:jc w:val="center"/>
            </w:pPr>
            <w:r w:rsidRPr="007A47D3">
              <w:rPr>
                <w:sz w:val="22"/>
                <w:szCs w:val="22"/>
              </w:rPr>
              <w:t>383963,97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416,9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51,20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 xml:space="preserve">автомобиль </w:t>
            </w:r>
          </w:p>
          <w:p w:rsidR="004C7534" w:rsidRPr="00BD7FD0" w:rsidRDefault="004C7534" w:rsidP="00A87801">
            <w:pPr>
              <w:jc w:val="center"/>
              <w:rPr>
                <w:b/>
              </w:rPr>
            </w:pPr>
            <w:r w:rsidRPr="00BD7FD0">
              <w:rPr>
                <w:bCs/>
                <w:sz w:val="22"/>
                <w:szCs w:val="22"/>
              </w:rPr>
              <w:t>Lada</w:t>
            </w:r>
            <w:r w:rsidRPr="00BD7FD0">
              <w:rPr>
                <w:sz w:val="22"/>
                <w:szCs w:val="22"/>
              </w:rPr>
              <w:t xml:space="preserve"> </w:t>
            </w:r>
            <w:r w:rsidRPr="00BD7FD0">
              <w:rPr>
                <w:bCs/>
                <w:sz w:val="22"/>
                <w:szCs w:val="22"/>
              </w:rPr>
              <w:t>Priora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112828,06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416,9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51,20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413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827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720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416,9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</w:tr>
      <w:tr w:rsidR="004C7534" w:rsidRPr="00BD7FD0" w:rsidTr="00BD7FD0">
        <w:trPr>
          <w:trHeight w:val="672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>Козлова Анастасия Александровна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Ведущий специалист 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299461,00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BD7FD0" w:rsidTr="00E54B55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45,1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 xml:space="preserve">автомобиль </w:t>
            </w:r>
          </w:p>
          <w:p w:rsidR="004C7534" w:rsidRPr="00BD7FD0" w:rsidRDefault="004C7534" w:rsidP="004D2D52">
            <w:pPr>
              <w:jc w:val="center"/>
            </w:pPr>
            <w:r w:rsidRPr="00BD7FD0">
              <w:rPr>
                <w:bCs/>
                <w:sz w:val="22"/>
                <w:szCs w:val="22"/>
              </w:rPr>
              <w:t xml:space="preserve">Renault Megane 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387822,74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BD7FD0" w:rsidTr="00E54B55">
        <w:trPr>
          <w:trHeight w:val="562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BD7FD0" w:rsidTr="00E54B55">
        <w:trPr>
          <w:trHeight w:val="562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BD7FD0" w:rsidTr="00BD7FD0">
        <w:tc>
          <w:tcPr>
            <w:tcW w:w="529" w:type="dxa"/>
            <w:vMerge w:val="restart"/>
            <w:vAlign w:val="center"/>
          </w:tcPr>
          <w:p w:rsidR="004C7534" w:rsidRPr="005A7859" w:rsidRDefault="004C7534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>Кузнецова</w:t>
            </w:r>
          </w:p>
          <w:p w:rsidR="004C7534" w:rsidRPr="00BD7FD0" w:rsidRDefault="004C7534" w:rsidP="00BD7FD0">
            <w:r w:rsidRPr="00BD7FD0">
              <w:rPr>
                <w:sz w:val="22"/>
                <w:szCs w:val="22"/>
              </w:rPr>
              <w:t>Елена Геннадьевна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41,4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4D2D52">
            <w:pPr>
              <w:jc w:val="center"/>
            </w:pPr>
            <w: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4D2D52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383356,94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BD7FD0" w:rsidTr="00BD7FD0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619,8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автомобили</w:t>
            </w:r>
          </w:p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ГАЗ 2752,</w:t>
            </w:r>
          </w:p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ГАЗ 33021,</w:t>
            </w:r>
          </w:p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ВАЗ 11194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94152,00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BD7FD0" w:rsidTr="00BD7FD0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BD7FD0"/>
        </w:tc>
        <w:tc>
          <w:tcPr>
            <w:tcW w:w="1800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54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</w:tr>
      <w:tr w:rsidR="004C7534" w:rsidRPr="00BD7FD0" w:rsidTr="00BD7FD0"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BD7FD0"/>
        </w:tc>
        <w:tc>
          <w:tcPr>
            <w:tcW w:w="1800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61,7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</w:tr>
      <w:tr w:rsidR="004C7534" w:rsidRPr="00BD7FD0" w:rsidTr="00BD7FD0">
        <w:trPr>
          <w:trHeight w:val="222"/>
        </w:trPr>
        <w:tc>
          <w:tcPr>
            <w:tcW w:w="529" w:type="dxa"/>
            <w:vMerge/>
            <w:vAlign w:val="center"/>
          </w:tcPr>
          <w:p w:rsidR="004C7534" w:rsidRPr="005A7859" w:rsidRDefault="004C7534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BD7FD0"/>
        </w:tc>
        <w:tc>
          <w:tcPr>
            <w:tcW w:w="1800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46,6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4D2D52">
            <w:pPr>
              <w:jc w:val="center"/>
            </w:pPr>
          </w:p>
        </w:tc>
      </w:tr>
      <w:tr w:rsidR="004C7534" w:rsidRPr="00BD7FD0" w:rsidTr="00BD7FD0">
        <w:trPr>
          <w:trHeight w:val="69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>Рыковская</w:t>
            </w:r>
          </w:p>
          <w:p w:rsidR="004C7534" w:rsidRPr="00BD7FD0" w:rsidRDefault="004C7534" w:rsidP="00BD7FD0">
            <w:r w:rsidRPr="00BD7FD0">
              <w:rPr>
                <w:sz w:val="22"/>
                <w:szCs w:val="22"/>
              </w:rPr>
              <w:t>Елена Николаевна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 xml:space="preserve">Ведущий специалист  </w:t>
            </w:r>
          </w:p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42,4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247043,39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4D2D52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446E4F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42,4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446E4F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Фартушняя Виктория Евгеньевна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38,9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40,6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339272,89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204159" w:rsidRDefault="004C7534" w:rsidP="00204159">
            <w:pPr>
              <w:rPr>
                <w:sz w:val="16"/>
                <w:szCs w:val="16"/>
              </w:rPr>
            </w:pPr>
            <w:r w:rsidRPr="00204159">
              <w:rPr>
                <w:sz w:val="16"/>
                <w:szCs w:val="16"/>
              </w:rPr>
              <w:t>Покупка автомобиля  - заёмные средства</w:t>
            </w:r>
          </w:p>
        </w:tc>
      </w:tr>
      <w:tr w:rsidR="004C7534" w:rsidRPr="005A7859" w:rsidTr="00E54B55">
        <w:trPr>
          <w:trHeight w:val="41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40,6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Автомобиль КИА Оптима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370000,0</w:t>
            </w: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71,0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Зем.</w:t>
            </w:r>
            <w:r>
              <w:rPr>
                <w:sz w:val="22"/>
                <w:szCs w:val="22"/>
              </w:rPr>
              <w:t xml:space="preserve"> </w:t>
            </w:r>
            <w:r w:rsidRPr="00BD7FD0">
              <w:rPr>
                <w:sz w:val="22"/>
                <w:szCs w:val="22"/>
              </w:rPr>
              <w:t>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686,0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278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Пустынникова Анна Анатольевна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Ведущий специалист ДАГиТР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0428FB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0428FB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0428FB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0428FB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0428FB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0428FB">
            <w:pPr>
              <w:jc w:val="center"/>
            </w:pPr>
            <w:r w:rsidRPr="00BD7FD0">
              <w:rPr>
                <w:sz w:val="22"/>
                <w:szCs w:val="22"/>
              </w:rPr>
              <w:t>57,40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0428FB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264400,62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27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908,8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1223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>Каравайцева</w:t>
            </w:r>
          </w:p>
          <w:p w:rsidR="004C7534" w:rsidRPr="00BD7FD0" w:rsidRDefault="004C7534" w:rsidP="00BD7FD0">
            <w:r w:rsidRPr="00BD7FD0">
              <w:rPr>
                <w:sz w:val="22"/>
                <w:szCs w:val="22"/>
              </w:rPr>
              <w:t>Елена Александровна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Начальник отдела организации автоматизированной системы обеспечения градостроительной деятельности 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45,0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423502,43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36,5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369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47,1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bCs/>
                <w:sz w:val="22"/>
                <w:szCs w:val="22"/>
              </w:rPr>
              <w:t xml:space="preserve">Автомобиль РЕНО </w:t>
            </w:r>
            <w:r w:rsidRPr="00BD7FD0">
              <w:rPr>
                <w:bCs/>
                <w:sz w:val="22"/>
                <w:szCs w:val="22"/>
                <w:lang w:val="en-US"/>
              </w:rPr>
              <w:t>DUSTER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870321,35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Захарова</w:t>
            </w:r>
          </w:p>
          <w:p w:rsidR="004C7534" w:rsidRPr="00BD7FD0" w:rsidRDefault="004C7534" w:rsidP="005A7859">
            <w:r w:rsidRPr="00BD7FD0">
              <w:rPr>
                <w:sz w:val="22"/>
                <w:szCs w:val="22"/>
              </w:rPr>
              <w:t>Ирина Рудольфовна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DD30E2">
            <w:pPr>
              <w:jc w:val="center"/>
            </w:pPr>
            <w:r w:rsidRPr="00BD7FD0">
              <w:rPr>
                <w:sz w:val="22"/>
                <w:szCs w:val="22"/>
              </w:rPr>
              <w:t>Ведущий специалист 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49,9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570191,94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50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Головко</w:t>
            </w:r>
          </w:p>
          <w:p w:rsidR="004C7534" w:rsidRPr="00BD7FD0" w:rsidRDefault="004C7534" w:rsidP="005A7859">
            <w:r w:rsidRPr="00BD7FD0">
              <w:rPr>
                <w:sz w:val="22"/>
                <w:szCs w:val="22"/>
              </w:rPr>
              <w:t>Валерия Викторовна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И.о.ведущего спец.  ДАГиТР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26,3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Автомобиль Шкода «Ети»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384877,23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422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автомобиль</w:t>
            </w:r>
          </w:p>
          <w:p w:rsidR="004C7534" w:rsidRPr="00BD7FD0" w:rsidRDefault="004C7534" w:rsidP="00A87801">
            <w:pPr>
              <w:jc w:val="center"/>
            </w:pPr>
            <w:r w:rsidRPr="00BD7FD0">
              <w:rPr>
                <w:bCs/>
                <w:sz w:val="22"/>
                <w:szCs w:val="22"/>
              </w:rPr>
              <w:t>Renault</w:t>
            </w:r>
            <w:r w:rsidRPr="00BD7FD0">
              <w:rPr>
                <w:sz w:val="22"/>
                <w:szCs w:val="22"/>
              </w:rPr>
              <w:t> </w:t>
            </w:r>
            <w:r w:rsidRPr="00BD7FD0">
              <w:rPr>
                <w:bCs/>
                <w:sz w:val="22"/>
                <w:szCs w:val="22"/>
              </w:rPr>
              <w:t>Megane</w:t>
            </w:r>
            <w:r>
              <w:rPr>
                <w:bCs/>
                <w:sz w:val="22"/>
                <w:szCs w:val="22"/>
              </w:rPr>
              <w:t xml:space="preserve"> автомобиль</w:t>
            </w:r>
          </w:p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ВАЗ 21099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87,1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24,8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E54B55">
        <w:trPr>
          <w:trHeight w:val="554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Долевая (1/2)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26,3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547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273DE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Белянская Наталия Андреевна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Ведущий специалист ДАГиТР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315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85787,99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17B0E" w:rsidRDefault="004C7534" w:rsidP="008273DE">
            <w:pPr>
              <w:jc w:val="center"/>
            </w:pPr>
            <w:r w:rsidRPr="00917B0E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165"/>
        </w:trPr>
        <w:tc>
          <w:tcPr>
            <w:tcW w:w="529" w:type="dxa"/>
            <w:vMerge/>
            <w:vAlign w:val="center"/>
          </w:tcPr>
          <w:p w:rsidR="004C7534" w:rsidRPr="005A7859" w:rsidRDefault="004C7534" w:rsidP="008273DE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/>
            <w:vAlign w:val="center"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50,5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917B0E" w:rsidRDefault="004C7534" w:rsidP="008273DE">
            <w:pPr>
              <w:jc w:val="center"/>
            </w:pPr>
          </w:p>
        </w:tc>
      </w:tr>
      <w:tr w:rsidR="004C7534" w:rsidRPr="005A7859" w:rsidTr="00BD7FD0">
        <w:trPr>
          <w:trHeight w:val="440"/>
        </w:trPr>
        <w:tc>
          <w:tcPr>
            <w:tcW w:w="529" w:type="dxa"/>
            <w:vMerge/>
            <w:vAlign w:val="center"/>
          </w:tcPr>
          <w:p w:rsidR="004C7534" w:rsidRPr="005A7859" w:rsidRDefault="004C7534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471,5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  <w:p w:rsidR="004C7534" w:rsidRPr="00BD7FD0" w:rsidRDefault="004C7534" w:rsidP="008273DE">
            <w:pPr>
              <w:jc w:val="center"/>
            </w:pP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397348,68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17B0E" w:rsidRDefault="004C7534" w:rsidP="008273DE">
            <w:pPr>
              <w:jc w:val="center"/>
            </w:pPr>
            <w:r w:rsidRPr="00917B0E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283"/>
        </w:trPr>
        <w:tc>
          <w:tcPr>
            <w:tcW w:w="529" w:type="dxa"/>
            <w:vMerge/>
            <w:vAlign w:val="center"/>
          </w:tcPr>
          <w:p w:rsidR="004C7534" w:rsidRPr="005A7859" w:rsidRDefault="004C7534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51,3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917B0E" w:rsidRDefault="004C7534" w:rsidP="008273DE">
            <w:pPr>
              <w:jc w:val="center"/>
            </w:pPr>
          </w:p>
        </w:tc>
      </w:tr>
      <w:tr w:rsidR="004C7534" w:rsidRPr="005A7859" w:rsidTr="00E54B55">
        <w:trPr>
          <w:trHeight w:val="278"/>
        </w:trPr>
        <w:tc>
          <w:tcPr>
            <w:tcW w:w="529" w:type="dxa"/>
            <w:vMerge/>
            <w:vAlign w:val="center"/>
          </w:tcPr>
          <w:p w:rsidR="004C7534" w:rsidRPr="005A7859" w:rsidRDefault="004C7534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315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17B0E" w:rsidRDefault="004C7534" w:rsidP="008273DE">
            <w:pPr>
              <w:jc w:val="center"/>
            </w:pPr>
            <w:r w:rsidRPr="00917B0E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277"/>
        </w:trPr>
        <w:tc>
          <w:tcPr>
            <w:tcW w:w="529" w:type="dxa"/>
            <w:vMerge/>
            <w:vAlign w:val="center"/>
          </w:tcPr>
          <w:p w:rsidR="004C7534" w:rsidRPr="005A7859" w:rsidRDefault="004C7534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BD7FD0" w:rsidRDefault="004C7534" w:rsidP="005A7859"/>
        </w:tc>
        <w:tc>
          <w:tcPr>
            <w:tcW w:w="1800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BD7FD0" w:rsidRDefault="004C7534" w:rsidP="0099513C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50,5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917B0E" w:rsidRDefault="004C7534" w:rsidP="008273DE">
            <w:pPr>
              <w:jc w:val="center"/>
            </w:pPr>
          </w:p>
        </w:tc>
      </w:tr>
      <w:tr w:rsidR="004C7534" w:rsidRPr="005A7859" w:rsidTr="00E54B55">
        <w:trPr>
          <w:trHeight w:val="278"/>
        </w:trPr>
        <w:tc>
          <w:tcPr>
            <w:tcW w:w="529" w:type="dxa"/>
            <w:vMerge/>
            <w:vAlign w:val="center"/>
          </w:tcPr>
          <w:p w:rsidR="004C7534" w:rsidRPr="005A7859" w:rsidRDefault="004C7534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BD7FD0" w:rsidRDefault="004C7534" w:rsidP="005A7859">
            <w:r w:rsidRPr="00BD7F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315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99513C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8273DE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17B0E" w:rsidRDefault="004C7534" w:rsidP="008273DE">
            <w:pPr>
              <w:jc w:val="center"/>
            </w:pPr>
            <w:r w:rsidRPr="00917B0E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277"/>
        </w:trPr>
        <w:tc>
          <w:tcPr>
            <w:tcW w:w="529" w:type="dxa"/>
            <w:vMerge/>
            <w:vAlign w:val="center"/>
          </w:tcPr>
          <w:p w:rsidR="004C7534" w:rsidRPr="005A7859" w:rsidRDefault="004C7534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5A7859" w:rsidRDefault="004C7534" w:rsidP="005A7859"/>
        </w:tc>
        <w:tc>
          <w:tcPr>
            <w:tcW w:w="1800" w:type="dxa"/>
            <w:vMerge/>
            <w:vAlign w:val="center"/>
          </w:tcPr>
          <w:p w:rsidR="004C7534" w:rsidRPr="005A7859" w:rsidRDefault="004C7534" w:rsidP="008273DE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5A7859" w:rsidRDefault="004C7534" w:rsidP="0099513C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5A7859" w:rsidRDefault="004C7534" w:rsidP="0099513C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5A7859" w:rsidRDefault="004C7534" w:rsidP="0099513C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5A7859" w:rsidRDefault="004C7534" w:rsidP="0099513C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5A7859" w:rsidRDefault="004C7534" w:rsidP="0099513C">
            <w:pPr>
              <w:jc w:val="center"/>
            </w:pPr>
            <w:r w:rsidRPr="005A7859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5A7859" w:rsidRDefault="004C7534" w:rsidP="0099513C">
            <w:pPr>
              <w:jc w:val="center"/>
            </w:pPr>
            <w:r w:rsidRPr="005A7859">
              <w:rPr>
                <w:sz w:val="22"/>
                <w:szCs w:val="22"/>
              </w:rPr>
              <w:t>50,5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5A7859" w:rsidRDefault="004C7534" w:rsidP="0099513C">
            <w:pPr>
              <w:jc w:val="center"/>
            </w:pPr>
            <w:r w:rsidRPr="005A7859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8273DE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8273DE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917B0E" w:rsidRDefault="004C7534" w:rsidP="008273DE">
            <w:pPr>
              <w:jc w:val="center"/>
            </w:pPr>
          </w:p>
        </w:tc>
      </w:tr>
      <w:tr w:rsidR="004C7534" w:rsidRPr="005A7859" w:rsidTr="00BD7FD0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>Назаров</w:t>
            </w:r>
          </w:p>
          <w:p w:rsidR="004C7534" w:rsidRPr="00BD7FD0" w:rsidRDefault="004C7534" w:rsidP="00BD7FD0">
            <w:r w:rsidRPr="00BD7FD0">
              <w:rPr>
                <w:sz w:val="22"/>
                <w:szCs w:val="22"/>
              </w:rPr>
              <w:t>Владимир</w:t>
            </w:r>
          </w:p>
          <w:p w:rsidR="004C7534" w:rsidRPr="00BD7FD0" w:rsidRDefault="004C7534" w:rsidP="00BD7FD0">
            <w:r w:rsidRPr="00BD7FD0">
              <w:rPr>
                <w:sz w:val="22"/>
                <w:szCs w:val="22"/>
              </w:rPr>
              <w:t>Николаевич</w:t>
            </w:r>
          </w:p>
        </w:tc>
        <w:tc>
          <w:tcPr>
            <w:tcW w:w="1800" w:type="dxa"/>
            <w:vMerge w:val="restart"/>
          </w:tcPr>
          <w:p w:rsidR="004C7534" w:rsidRPr="00BD7FD0" w:rsidRDefault="004C7534" w:rsidP="00BD7FD0">
            <w:pPr>
              <w:jc w:val="center"/>
            </w:pPr>
            <w:r w:rsidRPr="00BD7FD0">
              <w:rPr>
                <w:sz w:val="22"/>
                <w:szCs w:val="22"/>
              </w:rPr>
              <w:t>Начальник УРБП СЖС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65,8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земельный участок под гараж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24,0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автомобиль</w:t>
            </w:r>
          </w:p>
          <w:p w:rsidR="004C7534" w:rsidRPr="00BD7FD0" w:rsidRDefault="004C7534" w:rsidP="00A87801">
            <w:pPr>
              <w:jc w:val="center"/>
            </w:pPr>
            <w:r w:rsidRPr="00BD7FD0">
              <w:rPr>
                <w:bCs/>
                <w:sz w:val="22"/>
                <w:szCs w:val="22"/>
              </w:rPr>
              <w:t>Нива «Шеврале»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884267,02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17B0E" w:rsidRDefault="004C7534" w:rsidP="00A87801">
            <w:pPr>
              <w:jc w:val="center"/>
            </w:pPr>
            <w:r w:rsidRPr="00917B0E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BD7FD0" w:rsidRDefault="004C7534" w:rsidP="00BD7FD0"/>
        </w:tc>
        <w:tc>
          <w:tcPr>
            <w:tcW w:w="1800" w:type="dxa"/>
            <w:vMerge/>
          </w:tcPr>
          <w:p w:rsidR="004C7534" w:rsidRPr="00BD7FD0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41,5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  <w:rPr>
                <w:bCs/>
              </w:rPr>
            </w:pPr>
            <w:r w:rsidRPr="00BD7FD0">
              <w:rPr>
                <w:bCs/>
                <w:sz w:val="22"/>
                <w:szCs w:val="22"/>
              </w:rPr>
              <w:t xml:space="preserve">Лодка надув. ПАТРОИТ </w:t>
            </w:r>
          </w:p>
        </w:tc>
        <w:tc>
          <w:tcPr>
            <w:tcW w:w="1269" w:type="dxa"/>
            <w:vMerge/>
            <w:vAlign w:val="center"/>
          </w:tcPr>
          <w:p w:rsidR="004C7534" w:rsidRPr="00BD7FD0" w:rsidRDefault="004C7534" w:rsidP="00A87801">
            <w:pPr>
              <w:ind w:left="-22" w:firstLine="22"/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BD7FD0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676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C7534" w:rsidRPr="00BD7FD0" w:rsidRDefault="004C7534" w:rsidP="00BD7FD0">
            <w:r w:rsidRPr="00BD7FD0">
              <w:rPr>
                <w:sz w:val="22"/>
                <w:szCs w:val="22"/>
              </w:rPr>
              <w:t>Устинова</w:t>
            </w:r>
          </w:p>
          <w:p w:rsidR="004C7534" w:rsidRPr="00BD7FD0" w:rsidRDefault="004C7534" w:rsidP="00BD7FD0">
            <w:r w:rsidRPr="00BD7FD0">
              <w:rPr>
                <w:sz w:val="22"/>
                <w:szCs w:val="22"/>
              </w:rPr>
              <w:t>Инна Геннадьевна</w:t>
            </w:r>
          </w:p>
        </w:tc>
        <w:tc>
          <w:tcPr>
            <w:tcW w:w="1800" w:type="dxa"/>
          </w:tcPr>
          <w:p w:rsidR="004C7534" w:rsidRPr="00BD7FD0" w:rsidRDefault="004C7534" w:rsidP="00BD7FD0">
            <w:pPr>
              <w:jc w:val="center"/>
            </w:pPr>
            <w:r w:rsidRPr="00BD7FD0">
              <w:rPr>
                <w:sz w:val="22"/>
                <w:szCs w:val="22"/>
              </w:rPr>
              <w:t>Заместитель начальника УРБП СЖС</w:t>
            </w:r>
          </w:p>
        </w:tc>
        <w:tc>
          <w:tcPr>
            <w:tcW w:w="1413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107,5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581833,45</w:t>
            </w:r>
          </w:p>
        </w:tc>
        <w:tc>
          <w:tcPr>
            <w:tcW w:w="536" w:type="dxa"/>
            <w:vAlign w:val="center"/>
          </w:tcPr>
          <w:p w:rsidR="004C7534" w:rsidRPr="00BD7FD0" w:rsidRDefault="004C7534" w:rsidP="00A87801">
            <w:pPr>
              <w:jc w:val="center"/>
            </w:pPr>
            <w:r w:rsidRPr="00BD7FD0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6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107,5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9C2414">
            <w:pPr>
              <w:jc w:val="center"/>
            </w:pPr>
            <w:r w:rsidRPr="00DD30E2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9C2414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9C2414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автомобиль</w:t>
            </w:r>
          </w:p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ВАЗ-21213,</w:t>
            </w:r>
          </w:p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Газ 3302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35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51,1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35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107,5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359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107,5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1091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Шангалдинова Юлия Александровна</w:t>
            </w:r>
          </w:p>
        </w:tc>
        <w:tc>
          <w:tcPr>
            <w:tcW w:w="1800" w:type="dxa"/>
          </w:tcPr>
          <w:p w:rsidR="004C7534" w:rsidRPr="00DD30E2" w:rsidRDefault="004C7534" w:rsidP="00BD7FD0">
            <w:pPr>
              <w:jc w:val="center"/>
            </w:pPr>
            <w:r w:rsidRPr="00DD30E2">
              <w:rPr>
                <w:sz w:val="22"/>
                <w:szCs w:val="22"/>
              </w:rPr>
              <w:t>Заведующая сектором переселения из ветхого жилья УРБПСЖС</w:t>
            </w: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56,3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443,0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  <w:rPr>
                <w:bCs/>
              </w:rPr>
            </w:pPr>
            <w:r w:rsidRPr="00DD30E2">
              <w:rPr>
                <w:bCs/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341958,38</w:t>
            </w:r>
          </w:p>
        </w:tc>
        <w:tc>
          <w:tcPr>
            <w:tcW w:w="536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5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51,4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443,0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  <w:rPr>
                <w:bCs/>
              </w:rPr>
            </w:pPr>
            <w:r w:rsidRPr="00DD30E2">
              <w:rPr>
                <w:bCs/>
                <w:sz w:val="22"/>
                <w:szCs w:val="22"/>
              </w:rPr>
              <w:t>Автомобиль ВАЗ 11183</w:t>
            </w:r>
          </w:p>
        </w:tc>
        <w:tc>
          <w:tcPr>
            <w:tcW w:w="1269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72535,00</w:t>
            </w:r>
          </w:p>
        </w:tc>
        <w:tc>
          <w:tcPr>
            <w:tcW w:w="536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Болдырев</w:t>
            </w:r>
          </w:p>
          <w:p w:rsidR="004C7534" w:rsidRPr="00DD30E2" w:rsidRDefault="004C7534" w:rsidP="00BD7FD0">
            <w:r w:rsidRPr="00DD30E2">
              <w:rPr>
                <w:sz w:val="22"/>
                <w:szCs w:val="22"/>
              </w:rPr>
              <w:t>Иван Владимирович</w:t>
            </w:r>
          </w:p>
          <w:p w:rsidR="004C7534" w:rsidRPr="00DD30E2" w:rsidRDefault="004C7534" w:rsidP="00BD7FD0"/>
        </w:tc>
        <w:tc>
          <w:tcPr>
            <w:tcW w:w="1800" w:type="dxa"/>
            <w:vMerge w:val="restart"/>
          </w:tcPr>
          <w:p w:rsidR="004C7534" w:rsidRPr="00DD30E2" w:rsidRDefault="004C7534" w:rsidP="00BD7FD0">
            <w:pPr>
              <w:jc w:val="center"/>
            </w:pPr>
            <w:r w:rsidRPr="00DD30E2">
              <w:rPr>
                <w:sz w:val="22"/>
                <w:szCs w:val="22"/>
              </w:rPr>
              <w:t>Начальник отдела</w:t>
            </w:r>
          </w:p>
          <w:p w:rsidR="004C7534" w:rsidRPr="00DD30E2" w:rsidRDefault="004C7534" w:rsidP="00BD7FD0">
            <w:pPr>
              <w:jc w:val="center"/>
            </w:pPr>
            <w:r w:rsidRPr="00DD30E2">
              <w:rPr>
                <w:sz w:val="22"/>
                <w:szCs w:val="22"/>
              </w:rPr>
              <w:t>координации деятельности сферы ЖКХ</w:t>
            </w: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  <w:p w:rsidR="004C7534" w:rsidRPr="00DD30E2" w:rsidRDefault="004C7534" w:rsidP="00A87801">
            <w:pPr>
              <w:jc w:val="center"/>
            </w:pP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25/100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112,9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618406,54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BD7FD0">
        <w:trPr>
          <w:trHeight w:val="608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5F1EA2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 25/100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1019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29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67,2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377311,42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389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25/100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1019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25/100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112,9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324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25/100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1019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16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BD7FD0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</w:tcPr>
          <w:p w:rsidR="004C7534" w:rsidRPr="005A7859" w:rsidRDefault="004C7534" w:rsidP="00BD7FD0">
            <w:pPr>
              <w:jc w:val="center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25/100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112,9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A87801">
            <w:pPr>
              <w:jc w:val="center"/>
              <w:rPr>
                <w:highlight w:val="lightGray"/>
              </w:rPr>
            </w:pPr>
          </w:p>
        </w:tc>
      </w:tr>
      <w:tr w:rsidR="004C7534" w:rsidRPr="005A7859" w:rsidTr="00DD30E2">
        <w:trPr>
          <w:trHeight w:val="454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Сержпинский</w:t>
            </w:r>
          </w:p>
          <w:p w:rsidR="004C7534" w:rsidRPr="00DD30E2" w:rsidRDefault="004C7534" w:rsidP="00BD7FD0">
            <w:r w:rsidRPr="00DD30E2">
              <w:rPr>
                <w:sz w:val="22"/>
                <w:szCs w:val="22"/>
              </w:rPr>
              <w:t>Андрей Владимирович</w:t>
            </w:r>
          </w:p>
        </w:tc>
        <w:tc>
          <w:tcPr>
            <w:tcW w:w="1800" w:type="dxa"/>
            <w:vMerge w:val="restart"/>
          </w:tcPr>
          <w:p w:rsidR="004C7534" w:rsidRPr="00DD30E2" w:rsidRDefault="004C7534" w:rsidP="00BD7FD0">
            <w:pPr>
              <w:jc w:val="center"/>
            </w:pPr>
            <w:r w:rsidRPr="00DD30E2">
              <w:rPr>
                <w:sz w:val="22"/>
                <w:szCs w:val="22"/>
              </w:rPr>
              <w:t>Начальник инспекционного отдела</w:t>
            </w:r>
          </w:p>
        </w:tc>
        <w:tc>
          <w:tcPr>
            <w:tcW w:w="1413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1065,0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50,1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Автомобиль Хундай Акцент,</w:t>
            </w:r>
          </w:p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Автомобиль МИЦУБИСИ Эклипс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761986,05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827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720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910" w:type="dxa"/>
            <w:gridSpan w:val="3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468,8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41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82,1</w:t>
            </w:r>
          </w:p>
        </w:tc>
        <w:tc>
          <w:tcPr>
            <w:tcW w:w="910" w:type="dxa"/>
            <w:gridSpan w:val="3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</w:tcPr>
          <w:p w:rsidR="004C7534" w:rsidRPr="00DD30E2" w:rsidRDefault="004C7534" w:rsidP="00BD7FD0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521,0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682,5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185312,28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  <w:p w:rsidR="004C7534" w:rsidRPr="00DD30E2" w:rsidRDefault="004C7534" w:rsidP="00A87801">
            <w:pPr>
              <w:jc w:val="center"/>
            </w:pPr>
          </w:p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468,8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1065,0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50,1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82,1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102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BD7FD0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165,1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1065,0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50,1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827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720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910" w:type="dxa"/>
            <w:gridSpan w:val="3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827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720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910" w:type="dxa"/>
            <w:gridSpan w:val="3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25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682,5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27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  <w:p w:rsidR="004C7534" w:rsidRPr="00DD30E2" w:rsidRDefault="004C7534" w:rsidP="00DD30E2">
            <w:pPr>
              <w:jc w:val="center"/>
            </w:pPr>
          </w:p>
        </w:tc>
        <w:tc>
          <w:tcPr>
            <w:tcW w:w="1827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82,1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7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827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720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910" w:type="dxa"/>
            <w:gridSpan w:val="3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468,8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DD30E2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D30E2" w:rsidRDefault="004C7534" w:rsidP="00BD7FD0">
            <w:r w:rsidRPr="00DD30E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1065,0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DD30E2" w:rsidRDefault="004C7534" w:rsidP="00DD30E2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50,1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-</w:t>
            </w:r>
          </w:p>
        </w:tc>
      </w:tr>
      <w:tr w:rsidR="004C7534" w:rsidRPr="005A7859" w:rsidTr="00DD30E2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827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720" w:type="dxa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910" w:type="dxa"/>
            <w:gridSpan w:val="3"/>
            <w:vMerge/>
          </w:tcPr>
          <w:p w:rsidR="004C7534" w:rsidRPr="00DD30E2" w:rsidRDefault="004C7534" w:rsidP="00DD30E2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102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7568D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DD30E2" w:rsidRDefault="004C7534" w:rsidP="007568D5">
            <w:pPr>
              <w:jc w:val="center"/>
            </w:pPr>
            <w:r w:rsidRPr="00DD30E2">
              <w:rPr>
                <w:sz w:val="22"/>
                <w:szCs w:val="22"/>
              </w:rPr>
              <w:t>Жилой дом</w:t>
            </w:r>
          </w:p>
          <w:p w:rsidR="004C7534" w:rsidRPr="00DD30E2" w:rsidRDefault="004C7534" w:rsidP="007568D5">
            <w:pPr>
              <w:jc w:val="center"/>
            </w:pPr>
          </w:p>
        </w:tc>
        <w:tc>
          <w:tcPr>
            <w:tcW w:w="1827" w:type="dxa"/>
            <w:vMerge w:val="restart"/>
          </w:tcPr>
          <w:p w:rsidR="004C7534" w:rsidRPr="00DD30E2" w:rsidRDefault="004C7534" w:rsidP="007568D5">
            <w:pPr>
              <w:jc w:val="center"/>
            </w:pPr>
            <w:r w:rsidRPr="00DD30E2">
              <w:rPr>
                <w:sz w:val="22"/>
                <w:szCs w:val="22"/>
              </w:rPr>
              <w:t>Долевая 1/4</w:t>
            </w:r>
          </w:p>
        </w:tc>
        <w:tc>
          <w:tcPr>
            <w:tcW w:w="720" w:type="dxa"/>
            <w:vMerge w:val="restart"/>
          </w:tcPr>
          <w:p w:rsidR="004C7534" w:rsidRPr="00DD30E2" w:rsidRDefault="004C7534" w:rsidP="007568D5">
            <w:pPr>
              <w:jc w:val="center"/>
            </w:pPr>
            <w:r w:rsidRPr="00DD30E2">
              <w:rPr>
                <w:sz w:val="22"/>
                <w:szCs w:val="22"/>
              </w:rPr>
              <w:t>82,1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DD30E2" w:rsidRDefault="004C7534" w:rsidP="007568D5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682,5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5A7859" w:rsidTr="007568D5">
        <w:trPr>
          <w:trHeight w:val="30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D30E2" w:rsidRDefault="004C7534" w:rsidP="00BD7FD0"/>
        </w:tc>
        <w:tc>
          <w:tcPr>
            <w:tcW w:w="180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468,8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D30E2" w:rsidRDefault="004C7534" w:rsidP="00A87801">
            <w:pPr>
              <w:jc w:val="center"/>
            </w:pPr>
            <w:r w:rsidRPr="00DD30E2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D30E2" w:rsidRDefault="004C7534" w:rsidP="00A87801">
            <w:pPr>
              <w:jc w:val="center"/>
            </w:pPr>
          </w:p>
        </w:tc>
      </w:tr>
      <w:tr w:rsidR="004C7534" w:rsidRPr="007568D5" w:rsidTr="00BD7FD0">
        <w:tc>
          <w:tcPr>
            <w:tcW w:w="529" w:type="dxa"/>
            <w:vMerge w:val="restart"/>
            <w:vAlign w:val="center"/>
          </w:tcPr>
          <w:p w:rsidR="004C7534" w:rsidRPr="007568D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BD7FD0">
            <w:r w:rsidRPr="007568D5">
              <w:rPr>
                <w:sz w:val="22"/>
                <w:szCs w:val="22"/>
              </w:rPr>
              <w:t>Валуев</w:t>
            </w:r>
          </w:p>
          <w:p w:rsidR="004C7534" w:rsidRPr="007568D5" w:rsidRDefault="004C7534" w:rsidP="00BD7FD0">
            <w:r w:rsidRPr="007568D5">
              <w:rPr>
                <w:sz w:val="22"/>
                <w:szCs w:val="22"/>
              </w:rPr>
              <w:t>Максим Юрьевич</w:t>
            </w:r>
          </w:p>
        </w:tc>
        <w:tc>
          <w:tcPr>
            <w:tcW w:w="1800" w:type="dxa"/>
          </w:tcPr>
          <w:p w:rsidR="004C7534" w:rsidRPr="007568D5" w:rsidRDefault="004C7534" w:rsidP="00A87801">
            <w:pPr>
              <w:jc w:val="both"/>
            </w:pPr>
            <w:r w:rsidRPr="007568D5">
              <w:rPr>
                <w:sz w:val="22"/>
                <w:szCs w:val="22"/>
              </w:rPr>
              <w:t>Заместитель начальника инспекционного отдела</w:t>
            </w:r>
          </w:p>
        </w:tc>
        <w:tc>
          <w:tcPr>
            <w:tcW w:w="1413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58,2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616853,23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7568D5">
        <w:trPr>
          <w:trHeight w:val="373"/>
        </w:trPr>
        <w:tc>
          <w:tcPr>
            <w:tcW w:w="529" w:type="dxa"/>
            <w:vMerge/>
          </w:tcPr>
          <w:p w:rsidR="004C7534" w:rsidRPr="007568D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BD7FD0">
            <w:r w:rsidRPr="007568D5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</w:tcPr>
          <w:p w:rsidR="004C7534" w:rsidRPr="007568D5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автомобиль</w:t>
            </w:r>
          </w:p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  <w:lang w:val="en-US"/>
              </w:rPr>
              <w:t>Volvo s40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244940,51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BD7FD0">
        <w:tc>
          <w:tcPr>
            <w:tcW w:w="529" w:type="dxa"/>
            <w:vMerge/>
          </w:tcPr>
          <w:p w:rsidR="004C7534" w:rsidRPr="007568D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BD7FD0">
            <w:r w:rsidRPr="007568D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568D5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BD7FD0">
        <w:tc>
          <w:tcPr>
            <w:tcW w:w="529" w:type="dxa"/>
            <w:vMerge w:val="restart"/>
            <w:vAlign w:val="center"/>
          </w:tcPr>
          <w:p w:rsidR="004C7534" w:rsidRPr="007568D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568D5" w:rsidRDefault="004C7534" w:rsidP="00BD7FD0">
            <w:r w:rsidRPr="007568D5">
              <w:rPr>
                <w:sz w:val="22"/>
                <w:szCs w:val="22"/>
              </w:rPr>
              <w:t xml:space="preserve">Барабаш </w:t>
            </w:r>
          </w:p>
          <w:p w:rsidR="004C7534" w:rsidRPr="007568D5" w:rsidRDefault="004C7534" w:rsidP="00BD7FD0">
            <w:r w:rsidRPr="007568D5">
              <w:rPr>
                <w:sz w:val="22"/>
                <w:szCs w:val="22"/>
              </w:rPr>
              <w:t>Игорь</w:t>
            </w:r>
          </w:p>
          <w:p w:rsidR="004C7534" w:rsidRPr="007568D5" w:rsidRDefault="004C7534" w:rsidP="00BD7FD0">
            <w:r w:rsidRPr="007568D5">
              <w:rPr>
                <w:sz w:val="22"/>
                <w:szCs w:val="22"/>
              </w:rPr>
              <w:t>Викторович</w:t>
            </w:r>
          </w:p>
        </w:tc>
        <w:tc>
          <w:tcPr>
            <w:tcW w:w="1800" w:type="dxa"/>
            <w:vMerge w:val="restart"/>
          </w:tcPr>
          <w:p w:rsidR="004C7534" w:rsidRPr="007568D5" w:rsidRDefault="004C7534" w:rsidP="00A87801">
            <w:pPr>
              <w:jc w:val="both"/>
            </w:pPr>
            <w:r w:rsidRPr="007568D5">
              <w:rPr>
                <w:sz w:val="22"/>
                <w:szCs w:val="22"/>
              </w:rPr>
              <w:t>Заместитель начальника инспекционного отдела</w:t>
            </w:r>
          </w:p>
        </w:tc>
        <w:tc>
          <w:tcPr>
            <w:tcW w:w="1413" w:type="dxa"/>
            <w:vAlign w:val="center"/>
          </w:tcPr>
          <w:p w:rsidR="004C7534" w:rsidRPr="007568D5" w:rsidRDefault="004C7534" w:rsidP="00451563">
            <w:pPr>
              <w:jc w:val="center"/>
            </w:pPr>
            <w:r w:rsidRPr="007568D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</w:tcPr>
          <w:p w:rsidR="004C7534" w:rsidRPr="007568D5" w:rsidRDefault="004C7534">
            <w:r w:rsidRPr="007568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451563">
            <w:pPr>
              <w:jc w:val="center"/>
            </w:pPr>
            <w:r w:rsidRPr="007568D5">
              <w:rPr>
                <w:sz w:val="22"/>
                <w:szCs w:val="22"/>
              </w:rPr>
              <w:t>267,0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451563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568D5" w:rsidRDefault="004C7534" w:rsidP="00451563">
            <w:pPr>
              <w:jc w:val="center"/>
            </w:pPr>
            <w:r w:rsidRPr="007568D5">
              <w:rPr>
                <w:sz w:val="22"/>
                <w:szCs w:val="22"/>
              </w:rPr>
              <w:t>автомобиль</w:t>
            </w:r>
          </w:p>
          <w:p w:rsidR="004C7534" w:rsidRPr="007568D5" w:rsidRDefault="004C7534" w:rsidP="00A87801">
            <w:pPr>
              <w:jc w:val="center"/>
              <w:rPr>
                <w:lang w:val="en-US"/>
              </w:rPr>
            </w:pPr>
            <w:r w:rsidRPr="007568D5">
              <w:rPr>
                <w:sz w:val="22"/>
                <w:szCs w:val="22"/>
                <w:lang w:val="en-US"/>
              </w:rPr>
              <w:t>Great Wall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1832599,57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7568D5">
        <w:trPr>
          <w:trHeight w:val="452"/>
        </w:trPr>
        <w:tc>
          <w:tcPr>
            <w:tcW w:w="529" w:type="dxa"/>
            <w:vMerge/>
            <w:vAlign w:val="center"/>
          </w:tcPr>
          <w:p w:rsidR="004C7534" w:rsidRPr="007568D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7568D5" w:rsidRDefault="004C7534" w:rsidP="00BD7FD0"/>
        </w:tc>
        <w:tc>
          <w:tcPr>
            <w:tcW w:w="1800" w:type="dxa"/>
            <w:vMerge/>
          </w:tcPr>
          <w:p w:rsidR="004C7534" w:rsidRPr="007568D5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451563">
            <w:pPr>
              <w:jc w:val="center"/>
            </w:pPr>
            <w:r w:rsidRPr="007568D5">
              <w:rPr>
                <w:sz w:val="22"/>
                <w:szCs w:val="22"/>
              </w:rPr>
              <w:t>Жилой дом</w:t>
            </w:r>
          </w:p>
          <w:p w:rsidR="004C7534" w:rsidRPr="007568D5" w:rsidRDefault="004C7534" w:rsidP="00451563">
            <w:pPr>
              <w:jc w:val="center"/>
            </w:pPr>
          </w:p>
        </w:tc>
        <w:tc>
          <w:tcPr>
            <w:tcW w:w="1827" w:type="dxa"/>
          </w:tcPr>
          <w:p w:rsidR="004C7534" w:rsidRPr="007568D5" w:rsidRDefault="004C7534">
            <w:r w:rsidRPr="007568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451563">
            <w:pPr>
              <w:jc w:val="center"/>
            </w:pPr>
            <w:r w:rsidRPr="007568D5">
              <w:rPr>
                <w:sz w:val="22"/>
                <w:szCs w:val="22"/>
              </w:rPr>
              <w:t>44,7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451563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</w:tr>
      <w:tr w:rsidR="004C7534" w:rsidRPr="007568D5" w:rsidTr="00BD7FD0">
        <w:tc>
          <w:tcPr>
            <w:tcW w:w="529" w:type="dxa"/>
            <w:vMerge/>
          </w:tcPr>
          <w:p w:rsidR="004C7534" w:rsidRPr="007568D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BD7FD0">
            <w:r w:rsidRPr="007568D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568D5" w:rsidRDefault="004C7534" w:rsidP="00A87801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7568D5">
        <w:trPr>
          <w:trHeight w:val="482"/>
        </w:trPr>
        <w:tc>
          <w:tcPr>
            <w:tcW w:w="529" w:type="dxa"/>
            <w:vMerge w:val="restart"/>
            <w:vAlign w:val="center"/>
          </w:tcPr>
          <w:p w:rsidR="004C7534" w:rsidRPr="007568D5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Харина</w:t>
            </w:r>
          </w:p>
          <w:p w:rsidR="004C7534" w:rsidRPr="007568D5" w:rsidRDefault="004C7534" w:rsidP="005A7859">
            <w:r w:rsidRPr="007568D5">
              <w:rPr>
                <w:sz w:val="22"/>
                <w:szCs w:val="22"/>
              </w:rPr>
              <w:t>Екатерина Евгеньевна</w:t>
            </w:r>
          </w:p>
        </w:tc>
        <w:tc>
          <w:tcPr>
            <w:tcW w:w="1800" w:type="dxa"/>
            <w:vMerge w:val="restart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85,6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автомобиль</w:t>
            </w:r>
          </w:p>
          <w:p w:rsidR="004C7534" w:rsidRPr="007568D5" w:rsidRDefault="004C7534" w:rsidP="003707E9">
            <w:pPr>
              <w:jc w:val="center"/>
            </w:pPr>
            <w:r w:rsidRPr="007568D5">
              <w:rPr>
                <w:bCs/>
                <w:sz w:val="22"/>
                <w:szCs w:val="22"/>
              </w:rPr>
              <w:t>Opel</w:t>
            </w:r>
            <w:r w:rsidRPr="007568D5">
              <w:rPr>
                <w:sz w:val="22"/>
                <w:szCs w:val="22"/>
              </w:rPr>
              <w:t xml:space="preserve">  </w:t>
            </w:r>
            <w:r w:rsidRPr="007568D5">
              <w:rPr>
                <w:bCs/>
                <w:sz w:val="22"/>
                <w:szCs w:val="22"/>
              </w:rPr>
              <w:t>Astra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359189,93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7568D5">
        <w:trPr>
          <w:trHeight w:val="383"/>
        </w:trPr>
        <w:tc>
          <w:tcPr>
            <w:tcW w:w="529" w:type="dxa"/>
            <w:vMerge/>
          </w:tcPr>
          <w:p w:rsidR="004C7534" w:rsidRPr="007568D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568D5" w:rsidRDefault="004C7534" w:rsidP="005A7859"/>
        </w:tc>
        <w:tc>
          <w:tcPr>
            <w:tcW w:w="1800" w:type="dxa"/>
            <w:vMerge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55,5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</w:tr>
      <w:tr w:rsidR="004C7534" w:rsidRPr="007568D5" w:rsidTr="00E54B55">
        <w:trPr>
          <w:trHeight w:val="140"/>
        </w:trPr>
        <w:tc>
          <w:tcPr>
            <w:tcW w:w="529" w:type="dxa"/>
            <w:vMerge/>
          </w:tcPr>
          <w:p w:rsidR="004C7534" w:rsidRPr="007568D5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55,5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автомобиль</w:t>
            </w:r>
          </w:p>
          <w:p w:rsidR="004C7534" w:rsidRPr="007568D5" w:rsidRDefault="004C7534" w:rsidP="003707E9">
            <w:pPr>
              <w:jc w:val="center"/>
              <w:rPr>
                <w:bCs/>
              </w:rPr>
            </w:pPr>
            <w:r w:rsidRPr="007568D5">
              <w:rPr>
                <w:bCs/>
                <w:sz w:val="22"/>
                <w:szCs w:val="22"/>
              </w:rPr>
              <w:t>КАМАЗ 55111,</w:t>
            </w:r>
          </w:p>
          <w:p w:rsidR="004C7534" w:rsidRPr="007568D5" w:rsidRDefault="004C7534" w:rsidP="003707E9">
            <w:pPr>
              <w:jc w:val="center"/>
            </w:pPr>
            <w:r>
              <w:t>Мазда титан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45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568D5" w:rsidRDefault="004C7534" w:rsidP="00A6068D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55,5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568D5" w:rsidRDefault="004C7534" w:rsidP="00A6068D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55,5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A6068D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7568D5">
        <w:trPr>
          <w:trHeight w:val="865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Бойцова</w:t>
            </w:r>
          </w:p>
          <w:p w:rsidR="004C7534" w:rsidRPr="007568D5" w:rsidRDefault="004C7534" w:rsidP="005A7859">
            <w:r w:rsidRPr="007568D5">
              <w:rPr>
                <w:sz w:val="22"/>
                <w:szCs w:val="22"/>
              </w:rPr>
              <w:t>Анна Геннадиевна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 xml:space="preserve">Ведущий специалист инспекционного отдела </w:t>
            </w: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долевая (1/2)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65,3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347305,67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7568D5" w:rsidTr="007568D5">
        <w:trPr>
          <w:trHeight w:val="370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  <w:rPr>
                <w:bCs/>
              </w:rPr>
            </w:pPr>
            <w:r w:rsidRPr="007568D5">
              <w:rPr>
                <w:bCs/>
                <w:sz w:val="22"/>
                <w:szCs w:val="22"/>
              </w:rPr>
              <w:t>автомобиль</w:t>
            </w:r>
          </w:p>
          <w:p w:rsidR="004C7534" w:rsidRPr="007568D5" w:rsidRDefault="004C7534" w:rsidP="003707E9">
            <w:pPr>
              <w:jc w:val="center"/>
            </w:pPr>
            <w:r w:rsidRPr="007568D5">
              <w:rPr>
                <w:bCs/>
                <w:sz w:val="22"/>
                <w:szCs w:val="22"/>
              </w:rPr>
              <w:t>Hyundai</w:t>
            </w:r>
            <w:r w:rsidRPr="007568D5">
              <w:rPr>
                <w:sz w:val="22"/>
                <w:szCs w:val="22"/>
              </w:rPr>
              <w:t xml:space="preserve"> </w:t>
            </w:r>
            <w:r w:rsidRPr="007568D5">
              <w:rPr>
                <w:bCs/>
                <w:sz w:val="22"/>
                <w:szCs w:val="22"/>
              </w:rPr>
              <w:t>Solaris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128498,00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Каламбет</w:t>
            </w:r>
          </w:p>
          <w:p w:rsidR="004C7534" w:rsidRPr="007568D5" w:rsidRDefault="004C7534" w:rsidP="005A7859">
            <w:r w:rsidRPr="007568D5">
              <w:rPr>
                <w:sz w:val="22"/>
                <w:szCs w:val="22"/>
              </w:rPr>
              <w:t>Светлана Сергеевна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 xml:space="preserve">Ведущий специалист инспекционного отдела </w:t>
            </w: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23,1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59819,42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23,1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  <w:rPr>
                <w:bCs/>
              </w:rPr>
            </w:pPr>
            <w:r w:rsidRPr="007568D5">
              <w:rPr>
                <w:bCs/>
                <w:sz w:val="22"/>
                <w:szCs w:val="22"/>
              </w:rPr>
              <w:t>автомобиль</w:t>
            </w:r>
          </w:p>
          <w:p w:rsidR="004C7534" w:rsidRPr="007568D5" w:rsidRDefault="004C7534" w:rsidP="003707E9">
            <w:pPr>
              <w:jc w:val="center"/>
            </w:pPr>
            <w:r w:rsidRPr="007568D5">
              <w:rPr>
                <w:bCs/>
                <w:sz w:val="22"/>
                <w:szCs w:val="22"/>
              </w:rPr>
              <w:t>Honda</w:t>
            </w:r>
            <w:r w:rsidRPr="007568D5">
              <w:rPr>
                <w:sz w:val="22"/>
                <w:szCs w:val="22"/>
              </w:rPr>
              <w:t xml:space="preserve"> </w:t>
            </w:r>
            <w:r w:rsidRPr="007568D5">
              <w:rPr>
                <w:bCs/>
                <w:sz w:val="22"/>
                <w:szCs w:val="22"/>
              </w:rPr>
              <w:t>Accord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440000,00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долевая (1/3)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23,1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7568D5">
        <w:trPr>
          <w:trHeight w:val="248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7568D5">
        <w:trPr>
          <w:trHeight w:val="436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Поветкин</w:t>
            </w:r>
          </w:p>
          <w:p w:rsidR="004C7534" w:rsidRPr="007568D5" w:rsidRDefault="004C7534" w:rsidP="005A7859">
            <w:r w:rsidRPr="007568D5">
              <w:rPr>
                <w:sz w:val="22"/>
                <w:szCs w:val="22"/>
              </w:rPr>
              <w:t>Иван Александрович</w:t>
            </w:r>
          </w:p>
        </w:tc>
        <w:tc>
          <w:tcPr>
            <w:tcW w:w="1800" w:type="dxa"/>
            <w:vMerge w:val="restart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 xml:space="preserve">Главный специалист 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57,1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автомобиль</w:t>
            </w:r>
          </w:p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Лада Гранта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379904,00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28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568D5" w:rsidRDefault="004C7534" w:rsidP="005A7859"/>
        </w:tc>
        <w:tc>
          <w:tcPr>
            <w:tcW w:w="1800" w:type="dxa"/>
            <w:vMerge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7568D5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730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795"/>
        </w:trPr>
        <w:tc>
          <w:tcPr>
            <w:tcW w:w="529" w:type="dxa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Мельник</w:t>
            </w:r>
          </w:p>
          <w:p w:rsidR="004C7534" w:rsidRPr="007568D5" w:rsidRDefault="004C7534" w:rsidP="005A7859">
            <w:r w:rsidRPr="007568D5">
              <w:rPr>
                <w:sz w:val="22"/>
                <w:szCs w:val="22"/>
              </w:rPr>
              <w:t>Владимир Андреевич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 xml:space="preserve">Главный специалист инспекционного отдела </w:t>
            </w: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7B747D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7B747D">
            <w:pPr>
              <w:jc w:val="center"/>
            </w:pPr>
            <w:r w:rsidRPr="007568D5">
              <w:rPr>
                <w:sz w:val="22"/>
                <w:szCs w:val="22"/>
              </w:rPr>
              <w:t>26,4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7B747D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376126,77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Леонова</w:t>
            </w:r>
          </w:p>
          <w:p w:rsidR="004C7534" w:rsidRPr="007568D5" w:rsidRDefault="004C7534" w:rsidP="005A7859">
            <w:r w:rsidRPr="007568D5">
              <w:rPr>
                <w:sz w:val="22"/>
                <w:szCs w:val="22"/>
              </w:rPr>
              <w:t>Юлия</w:t>
            </w:r>
          </w:p>
          <w:p w:rsidR="004C7534" w:rsidRPr="007568D5" w:rsidRDefault="004C7534" w:rsidP="005A7859">
            <w:r w:rsidRPr="007568D5">
              <w:rPr>
                <w:sz w:val="22"/>
                <w:szCs w:val="22"/>
              </w:rPr>
              <w:t>Михайловна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 xml:space="preserve">Ведущий специалист инспекционного отдела </w:t>
            </w: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34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287721,55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7568D5">
        <w:trPr>
          <w:trHeight w:val="514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4C7534" w:rsidRPr="007568D5" w:rsidRDefault="004C7534" w:rsidP="007568D5">
            <w:r w:rsidRPr="007568D5">
              <w:rPr>
                <w:sz w:val="22"/>
                <w:szCs w:val="22"/>
              </w:rPr>
              <w:t>Каргина Евгения Владимировна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7568D5" w:rsidRDefault="004C7534" w:rsidP="007568D5">
            <w:r w:rsidRPr="007568D5">
              <w:rPr>
                <w:sz w:val="22"/>
                <w:szCs w:val="22"/>
              </w:rPr>
              <w:t xml:space="preserve"> и.о. ведущего специалиста инспекционного отдела 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67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Автомобиль Киа Рио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345825,84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7568D5">
        <w:trPr>
          <w:trHeight w:val="35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568D5" w:rsidRDefault="004C7534" w:rsidP="007568D5"/>
        </w:tc>
        <w:tc>
          <w:tcPr>
            <w:tcW w:w="1800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56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</w:tr>
      <w:tr w:rsidR="004C7534" w:rsidRPr="005A7859" w:rsidTr="007568D5">
        <w:trPr>
          <w:trHeight w:val="281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568D5" w:rsidRDefault="004C7534" w:rsidP="007568D5">
            <w:r w:rsidRPr="007568D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67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7568D5">
        <w:trPr>
          <w:trHeight w:val="34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568D5" w:rsidRDefault="004C7534" w:rsidP="007568D5"/>
        </w:tc>
        <w:tc>
          <w:tcPr>
            <w:tcW w:w="1800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56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</w:tr>
      <w:tr w:rsidR="004C7534" w:rsidRPr="005A7859" w:rsidTr="007568D5">
        <w:trPr>
          <w:trHeight w:val="381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7568D5">
            <w:r w:rsidRPr="007568D5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Align w:val="center"/>
          </w:tcPr>
          <w:p w:rsidR="004C7534" w:rsidRPr="007568D5" w:rsidRDefault="004C7534" w:rsidP="00A87801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56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A87801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7568D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568D5" w:rsidRDefault="004C7534" w:rsidP="007568D5">
            <w:r w:rsidRPr="007568D5">
              <w:rPr>
                <w:sz w:val="22"/>
                <w:szCs w:val="22"/>
              </w:rPr>
              <w:t>Ермоленко Никита Витальевич</w:t>
            </w:r>
          </w:p>
        </w:tc>
        <w:tc>
          <w:tcPr>
            <w:tcW w:w="1800" w:type="dxa"/>
            <w:vMerge w:val="restart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49,0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Автомобиль</w:t>
            </w:r>
          </w:p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ВАЗ 217230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238831,01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568D5" w:rsidRDefault="004C7534" w:rsidP="003707E9">
            <w:pPr>
              <w:jc w:val="center"/>
            </w:pPr>
            <w:r w:rsidRPr="00204159">
              <w:rPr>
                <w:sz w:val="16"/>
                <w:szCs w:val="16"/>
              </w:rPr>
              <w:t xml:space="preserve">Покупка автомобиля  - </w:t>
            </w:r>
            <w:r>
              <w:rPr>
                <w:sz w:val="16"/>
                <w:szCs w:val="16"/>
              </w:rPr>
              <w:t>кредит</w:t>
            </w:r>
          </w:p>
        </w:tc>
      </w:tr>
      <w:tr w:rsidR="004C7534" w:rsidRPr="005A7859" w:rsidTr="007568D5">
        <w:tc>
          <w:tcPr>
            <w:tcW w:w="529" w:type="dxa"/>
            <w:vMerge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7568D5" w:rsidRDefault="004C7534" w:rsidP="007568D5"/>
        </w:tc>
        <w:tc>
          <w:tcPr>
            <w:tcW w:w="1800" w:type="dxa"/>
            <w:vMerge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7568D5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1171,0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568D5" w:rsidRDefault="004C7534" w:rsidP="003707E9">
            <w:pPr>
              <w:jc w:val="center"/>
            </w:pPr>
          </w:p>
        </w:tc>
      </w:tr>
      <w:tr w:rsidR="004C7534" w:rsidRPr="005A7859" w:rsidTr="00376CD4">
        <w:trPr>
          <w:trHeight w:val="768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7568D5">
            <w:r w:rsidRPr="007568D5">
              <w:rPr>
                <w:sz w:val="22"/>
                <w:szCs w:val="22"/>
              </w:rPr>
              <w:t>Куценко</w:t>
            </w:r>
          </w:p>
          <w:p w:rsidR="004C7534" w:rsidRPr="007568D5" w:rsidRDefault="004C7534" w:rsidP="007568D5">
            <w:r w:rsidRPr="007568D5">
              <w:rPr>
                <w:sz w:val="22"/>
                <w:szCs w:val="22"/>
              </w:rPr>
              <w:t>Инесса Владимировна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  <w:r w:rsidRPr="007568D5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40,5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348237,17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568D5" w:rsidRDefault="004C7534" w:rsidP="005A7859">
            <w:r w:rsidRPr="007568D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568D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568D5" w:rsidRDefault="004C7534" w:rsidP="003707E9">
            <w:pPr>
              <w:jc w:val="center"/>
            </w:pPr>
            <w:r w:rsidRPr="007568D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Петухова Виктория Игоревна</w:t>
            </w:r>
          </w:p>
        </w:tc>
        <w:tc>
          <w:tcPr>
            <w:tcW w:w="1800" w:type="dxa"/>
          </w:tcPr>
          <w:p w:rsidR="004C7534" w:rsidRPr="00715C95" w:rsidRDefault="004C7534" w:rsidP="003707E9">
            <w:pPr>
              <w:jc w:val="both"/>
            </w:pPr>
            <w:r w:rsidRPr="00715C95">
              <w:rPr>
                <w:sz w:val="22"/>
                <w:szCs w:val="22"/>
              </w:rPr>
              <w:t>И.о.ведущего специалиста инспекционного отдела</w:t>
            </w:r>
          </w:p>
        </w:tc>
        <w:tc>
          <w:tcPr>
            <w:tcW w:w="1413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долевая (1/2)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54,7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Автомобиль Нисан Альмера</w:t>
            </w:r>
          </w:p>
        </w:tc>
        <w:tc>
          <w:tcPr>
            <w:tcW w:w="1269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158014,78</w:t>
            </w:r>
          </w:p>
        </w:tc>
        <w:tc>
          <w:tcPr>
            <w:tcW w:w="536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1000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67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Автомобиль  Мицубиси Аутлендер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4823685,00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48,7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62,6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48,3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E3642B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376CD4">
        <w:trPr>
          <w:trHeight w:val="494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Прошина</w:t>
            </w:r>
          </w:p>
          <w:p w:rsidR="004C7534" w:rsidRPr="00715C95" w:rsidRDefault="004C7534" w:rsidP="005A7859">
            <w:r w:rsidRPr="00715C95">
              <w:rPr>
                <w:sz w:val="22"/>
                <w:szCs w:val="22"/>
              </w:rPr>
              <w:t>Наталия Васильевна</w:t>
            </w:r>
          </w:p>
        </w:tc>
        <w:tc>
          <w:tcPr>
            <w:tcW w:w="1800" w:type="dxa"/>
            <w:vMerge w:val="restart"/>
          </w:tcPr>
          <w:p w:rsidR="004C7534" w:rsidRPr="00715C95" w:rsidRDefault="004C7534" w:rsidP="003707E9">
            <w:pPr>
              <w:jc w:val="both"/>
            </w:pPr>
            <w:r w:rsidRPr="00715C95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413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46,9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78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15C95" w:rsidRDefault="004C7534" w:rsidP="003707E9">
            <w:pPr>
              <w:jc w:val="center"/>
              <w:rPr>
                <w:lang w:val="en-US"/>
              </w:rPr>
            </w:pPr>
            <w:r w:rsidRPr="00715C95">
              <w:rPr>
                <w:sz w:val="22"/>
                <w:szCs w:val="22"/>
              </w:rPr>
              <w:t xml:space="preserve">Автомобиль   </w:t>
            </w:r>
            <w:r w:rsidRPr="00715C95">
              <w:rPr>
                <w:sz w:val="22"/>
                <w:szCs w:val="22"/>
                <w:lang w:val="en-US"/>
              </w:rPr>
              <w:t>Opel Astra-H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169820,09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376CD4">
        <w:trPr>
          <w:trHeight w:val="547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30,0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715C95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1150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376CD4">
        <w:trPr>
          <w:trHeight w:val="68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</w:tcPr>
          <w:p w:rsidR="004C7534" w:rsidRPr="00715C95" w:rsidRDefault="004C7534" w:rsidP="00376CD4">
            <w:pPr>
              <w:jc w:val="center"/>
            </w:pPr>
            <w:r w:rsidRPr="00715C95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Merge w:val="restart"/>
          </w:tcPr>
          <w:p w:rsidR="004C7534" w:rsidRPr="00715C95" w:rsidRDefault="004C7534" w:rsidP="00376CD4">
            <w:pPr>
              <w:jc w:val="center"/>
            </w:pPr>
            <w:r w:rsidRPr="00715C9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Merge w:val="restart"/>
          </w:tcPr>
          <w:p w:rsidR="004C7534" w:rsidRPr="00715C95" w:rsidRDefault="004C7534" w:rsidP="00376CD4">
            <w:pPr>
              <w:jc w:val="center"/>
            </w:pPr>
            <w:r w:rsidRPr="00715C95">
              <w:rPr>
                <w:sz w:val="22"/>
                <w:szCs w:val="22"/>
              </w:rPr>
              <w:t>20,4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715C95" w:rsidRDefault="004C7534" w:rsidP="00376CD4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715C95">
              <w:rPr>
                <w:sz w:val="22"/>
                <w:szCs w:val="22"/>
              </w:rPr>
              <w:t>емельный участок под гараж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23,4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Автомобиль  ВАЗ 21214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420969,03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376CD4">
        <w:trPr>
          <w:trHeight w:val="460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 xml:space="preserve">жилой </w:t>
            </w:r>
          </w:p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дом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49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536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15C95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715C95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1</w:t>
            </w:r>
            <w:r w:rsidRPr="00715C95">
              <w:rPr>
                <w:sz w:val="22"/>
                <w:szCs w:val="22"/>
                <w:lang w:val="en-US"/>
              </w:rPr>
              <w:t>2</w:t>
            </w:r>
            <w:r w:rsidRPr="00715C95">
              <w:rPr>
                <w:sz w:val="22"/>
                <w:szCs w:val="22"/>
              </w:rPr>
              <w:t>50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  <w:rPr>
                <w:bCs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376CD4">
        <w:trPr>
          <w:trHeight w:val="131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78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C022A3">
        <w:trPr>
          <w:trHeight w:val="40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15C95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715C95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1150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715C95" w:rsidRDefault="004C7534" w:rsidP="003713BA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715C95" w:rsidRDefault="004C7534" w:rsidP="003713BA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73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Федотов Сергей Николаевич</w:t>
            </w:r>
          </w:p>
        </w:tc>
        <w:tc>
          <w:tcPr>
            <w:tcW w:w="1800" w:type="dxa"/>
            <w:vMerge w:val="restart"/>
          </w:tcPr>
          <w:p w:rsidR="004C7534" w:rsidRPr="00715C95" w:rsidRDefault="004C7534" w:rsidP="003707E9">
            <w:pPr>
              <w:jc w:val="both"/>
            </w:pPr>
            <w:r w:rsidRPr="00715C95">
              <w:rPr>
                <w:sz w:val="22"/>
                <w:szCs w:val="22"/>
              </w:rPr>
              <w:t>Главный специалист инспекционного отдела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AE6ED3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AE6ED3">
            <w:pPr>
              <w:jc w:val="center"/>
            </w:pPr>
            <w:r w:rsidRPr="00715C95">
              <w:rPr>
                <w:sz w:val="22"/>
                <w:szCs w:val="22"/>
              </w:rPr>
              <w:t>49,6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AE6ED3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Автомобиль  Ваз Гранта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237163,23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346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15C95" w:rsidRDefault="004C7534" w:rsidP="00AE6ED3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AE6ED3">
            <w:pPr>
              <w:jc w:val="center"/>
            </w:pPr>
            <w:r w:rsidRPr="00715C95">
              <w:rPr>
                <w:sz w:val="22"/>
                <w:szCs w:val="22"/>
              </w:rPr>
              <w:t>31,6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AE6ED3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715C95" w:rsidRDefault="004C7534" w:rsidP="005A7859">
            <w:r w:rsidRPr="00715C9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65,0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15C95" w:rsidRDefault="004C7534" w:rsidP="003707E9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715C95" w:rsidRDefault="004C7534" w:rsidP="005A7859"/>
        </w:tc>
        <w:tc>
          <w:tcPr>
            <w:tcW w:w="1800" w:type="dxa"/>
            <w:vMerge/>
          </w:tcPr>
          <w:p w:rsidR="004C7534" w:rsidRPr="00715C95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32,2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715C95" w:rsidRDefault="004C7534" w:rsidP="003707E9">
            <w:pPr>
              <w:jc w:val="center"/>
            </w:pPr>
          </w:p>
        </w:tc>
      </w:tr>
      <w:tr w:rsidR="004C7534" w:rsidRPr="005A7859" w:rsidTr="00C022A3">
        <w:trPr>
          <w:trHeight w:val="435"/>
        </w:trPr>
        <w:tc>
          <w:tcPr>
            <w:tcW w:w="529" w:type="dxa"/>
            <w:vMerge w:val="restart"/>
            <w:vAlign w:val="center"/>
          </w:tcPr>
          <w:p w:rsidR="004C7534" w:rsidRPr="00C022A3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</w:tcPr>
          <w:p w:rsidR="004C7534" w:rsidRPr="00715C95" w:rsidRDefault="004C7534" w:rsidP="00C022A3">
            <w:r w:rsidRPr="00715C95">
              <w:rPr>
                <w:sz w:val="22"/>
                <w:szCs w:val="22"/>
              </w:rPr>
              <w:t>Алимова Ирина Викторовна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715C95" w:rsidRDefault="004C7534" w:rsidP="003707E9">
            <w:r w:rsidRPr="00715C95">
              <w:rPr>
                <w:sz w:val="22"/>
                <w:szCs w:val="22"/>
              </w:rPr>
              <w:t>Главный специалист, ответственный секретарь сектора организационного обеспечения деятельности Административной комиссии</w:t>
            </w:r>
          </w:p>
        </w:tc>
        <w:tc>
          <w:tcPr>
            <w:tcW w:w="1413" w:type="dxa"/>
            <w:vAlign w:val="center"/>
          </w:tcPr>
          <w:p w:rsidR="004C7534" w:rsidRPr="00715C95" w:rsidRDefault="004C7534" w:rsidP="00763DD7">
            <w:pPr>
              <w:jc w:val="center"/>
            </w:pPr>
            <w:r w:rsidRPr="00715C9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1500,0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715C95" w:rsidRDefault="004C7534" w:rsidP="00FA1473">
            <w:pPr>
              <w:jc w:val="center"/>
            </w:pPr>
            <w:r w:rsidRPr="00715C95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715C95" w:rsidRDefault="004C7534" w:rsidP="00763DD7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715C95" w:rsidRDefault="004C7534" w:rsidP="00763DD7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715C95" w:rsidRDefault="004C7534" w:rsidP="00763DD7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715C95" w:rsidRDefault="004C7534" w:rsidP="00763DD7">
            <w:pPr>
              <w:jc w:val="center"/>
            </w:pPr>
            <w:r w:rsidRPr="00715C95">
              <w:rPr>
                <w:sz w:val="22"/>
                <w:szCs w:val="22"/>
              </w:rPr>
              <w:t>Автомобиль Хундай Акцент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715C95" w:rsidRDefault="004C7534" w:rsidP="00763DD7">
            <w:pPr>
              <w:jc w:val="center"/>
            </w:pPr>
            <w:r w:rsidRPr="00715C95">
              <w:rPr>
                <w:sz w:val="22"/>
                <w:szCs w:val="22"/>
              </w:rPr>
              <w:t>251029,61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715C95" w:rsidRDefault="004C7534" w:rsidP="00763DD7">
            <w:pPr>
              <w:jc w:val="center"/>
            </w:pPr>
            <w:r w:rsidRPr="00715C95">
              <w:rPr>
                <w:sz w:val="22"/>
                <w:szCs w:val="22"/>
              </w:rPr>
              <w:t>-</w:t>
            </w:r>
          </w:p>
        </w:tc>
      </w:tr>
      <w:tr w:rsidR="004C7534" w:rsidRPr="005A7859" w:rsidTr="00C022A3">
        <w:trPr>
          <w:trHeight w:val="17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highlight w:val="magenta"/>
              </w:rPr>
            </w:pPr>
          </w:p>
        </w:tc>
        <w:tc>
          <w:tcPr>
            <w:tcW w:w="2340" w:type="dxa"/>
            <w:vMerge/>
          </w:tcPr>
          <w:p w:rsidR="004C7534" w:rsidRPr="005A7859" w:rsidRDefault="004C7534" w:rsidP="00C022A3">
            <w:pPr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3707E9"/>
        </w:tc>
        <w:tc>
          <w:tcPr>
            <w:tcW w:w="1413" w:type="dxa"/>
            <w:vAlign w:val="center"/>
          </w:tcPr>
          <w:p w:rsidR="004C7534" w:rsidRPr="00C022A3" w:rsidRDefault="004C7534" w:rsidP="00763DD7">
            <w:pPr>
              <w:jc w:val="center"/>
            </w:pPr>
            <w:r w:rsidRPr="00C022A3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244,7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</w:tr>
      <w:tr w:rsidR="004C7534" w:rsidRPr="005A7859" w:rsidTr="00C022A3">
        <w:trPr>
          <w:trHeight w:val="43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highlight w:val="magenta"/>
              </w:rPr>
            </w:pPr>
          </w:p>
        </w:tc>
        <w:tc>
          <w:tcPr>
            <w:tcW w:w="2340" w:type="dxa"/>
            <w:vMerge/>
          </w:tcPr>
          <w:p w:rsidR="004C7534" w:rsidRPr="005A7859" w:rsidRDefault="004C7534" w:rsidP="00C022A3">
            <w:pPr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3707E9"/>
        </w:tc>
        <w:tc>
          <w:tcPr>
            <w:tcW w:w="1413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64,4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</w:tr>
      <w:tr w:rsidR="004C7534" w:rsidRPr="005A7859" w:rsidTr="00C022A3">
        <w:trPr>
          <w:trHeight w:val="435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highlight w:val="magenta"/>
              </w:rPr>
            </w:pPr>
          </w:p>
        </w:tc>
        <w:tc>
          <w:tcPr>
            <w:tcW w:w="2340" w:type="dxa"/>
            <w:vMerge/>
          </w:tcPr>
          <w:p w:rsidR="004C7534" w:rsidRPr="005A7859" w:rsidRDefault="004C7534" w:rsidP="00C022A3">
            <w:pPr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3707E9"/>
        </w:tc>
        <w:tc>
          <w:tcPr>
            <w:tcW w:w="1413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Долевая 1/2, 1/3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64,4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FA1473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</w:tr>
      <w:tr w:rsidR="004C7534" w:rsidRPr="005A7859" w:rsidTr="00C022A3">
        <w:trPr>
          <w:trHeight w:val="593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highlight w:val="magenta"/>
              </w:rPr>
            </w:pPr>
          </w:p>
        </w:tc>
        <w:tc>
          <w:tcPr>
            <w:tcW w:w="2340" w:type="dxa"/>
            <w:vMerge/>
          </w:tcPr>
          <w:p w:rsidR="004C7534" w:rsidRPr="005A7859" w:rsidRDefault="004C7534" w:rsidP="00C022A3">
            <w:pPr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4C7534" w:rsidRPr="005A7859" w:rsidRDefault="004C7534" w:rsidP="003707E9"/>
        </w:tc>
        <w:tc>
          <w:tcPr>
            <w:tcW w:w="1413" w:type="dxa"/>
            <w:vAlign w:val="center"/>
          </w:tcPr>
          <w:p w:rsidR="004C7534" w:rsidRPr="00C022A3" w:rsidRDefault="004C7534" w:rsidP="00CB44DD">
            <w:pPr>
              <w:jc w:val="center"/>
            </w:pPr>
            <w:r w:rsidRPr="00C022A3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CB44DD">
            <w:pPr>
              <w:jc w:val="center"/>
            </w:pPr>
            <w:r w:rsidRPr="00C022A3">
              <w:rPr>
                <w:sz w:val="22"/>
                <w:szCs w:val="22"/>
              </w:rPr>
              <w:t>Долевая 1/2, 1/3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CB44DD">
            <w:pPr>
              <w:jc w:val="center"/>
            </w:pPr>
            <w:r w:rsidRPr="00C022A3">
              <w:rPr>
                <w:sz w:val="22"/>
                <w:szCs w:val="22"/>
              </w:rPr>
              <w:t>26,8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CB44DD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767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1269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763DD7">
            <w:pPr>
              <w:jc w:val="center"/>
              <w:rPr>
                <w:highlight w:val="magenta"/>
              </w:rPr>
            </w:pPr>
          </w:p>
        </w:tc>
      </w:tr>
      <w:tr w:rsidR="004C7534" w:rsidRPr="005A7859" w:rsidTr="00C022A3">
        <w:trPr>
          <w:trHeight w:val="1248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C7534" w:rsidRPr="00C022A3" w:rsidRDefault="004C7534" w:rsidP="00C022A3">
            <w:r w:rsidRPr="00C022A3">
              <w:rPr>
                <w:sz w:val="22"/>
                <w:szCs w:val="22"/>
              </w:rPr>
              <w:t>Лозинский Алексей Леонидович</w:t>
            </w:r>
          </w:p>
        </w:tc>
        <w:tc>
          <w:tcPr>
            <w:tcW w:w="1800" w:type="dxa"/>
            <w:vAlign w:val="center"/>
          </w:tcPr>
          <w:p w:rsidR="004C7534" w:rsidRPr="00C022A3" w:rsidRDefault="004C7534" w:rsidP="00FB1DEE">
            <w:r w:rsidRPr="00C022A3">
              <w:rPr>
                <w:sz w:val="22"/>
                <w:szCs w:val="22"/>
              </w:rPr>
              <w:t>Начальник отдела взаимодействия с федеральными структурами и казачеством</w:t>
            </w:r>
          </w:p>
        </w:tc>
        <w:tc>
          <w:tcPr>
            <w:tcW w:w="1413" w:type="dxa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 xml:space="preserve">Автомобиль Мицубиси Аутлендер, </w:t>
            </w:r>
            <w:r w:rsidRPr="00C022A3">
              <w:rPr>
                <w:sz w:val="22"/>
                <w:szCs w:val="22"/>
                <w:lang w:val="en-US"/>
              </w:rPr>
              <w:t>FAW</w:t>
            </w:r>
            <w:r w:rsidRPr="00C022A3">
              <w:rPr>
                <w:sz w:val="22"/>
                <w:szCs w:val="22"/>
              </w:rPr>
              <w:t xml:space="preserve"> </w:t>
            </w:r>
            <w:r w:rsidRPr="00C022A3">
              <w:rPr>
                <w:sz w:val="22"/>
                <w:szCs w:val="22"/>
                <w:lang w:val="en-US"/>
              </w:rPr>
              <w:t>CA</w:t>
            </w:r>
            <w:r w:rsidRPr="00C022A3">
              <w:rPr>
                <w:sz w:val="22"/>
                <w:szCs w:val="22"/>
              </w:rPr>
              <w:t>1041, Газель 330202</w:t>
            </w:r>
          </w:p>
        </w:tc>
        <w:tc>
          <w:tcPr>
            <w:tcW w:w="1269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687731,75</w:t>
            </w:r>
          </w:p>
        </w:tc>
        <w:tc>
          <w:tcPr>
            <w:tcW w:w="536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</w:tr>
      <w:tr w:rsidR="004C7534" w:rsidRPr="005A7859" w:rsidTr="00C022A3">
        <w:trPr>
          <w:trHeight w:val="37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C022A3" w:rsidRDefault="004C7534" w:rsidP="00C022A3">
            <w:r w:rsidRPr="00C022A3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3707E9">
            <w:pPr>
              <w:jc w:val="center"/>
              <w:rPr>
                <w:sz w:val="18"/>
                <w:szCs w:val="18"/>
              </w:rPr>
            </w:pPr>
            <w:r w:rsidRPr="00C022A3">
              <w:rPr>
                <w:sz w:val="18"/>
                <w:szCs w:val="18"/>
              </w:rPr>
              <w:t>1000,0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C022A3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C022A3">
              <w:rPr>
                <w:sz w:val="22"/>
                <w:szCs w:val="22"/>
              </w:rPr>
              <w:t xml:space="preserve">кладское </w:t>
            </w:r>
            <w:r w:rsidRPr="00C022A3">
              <w:rPr>
                <w:sz w:val="20"/>
                <w:szCs w:val="20"/>
              </w:rPr>
              <w:t>помещение</w:t>
            </w:r>
          </w:p>
        </w:tc>
        <w:tc>
          <w:tcPr>
            <w:tcW w:w="76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331,8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1114189,59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</w:tr>
      <w:tr w:rsidR="004C7534" w:rsidRPr="005A7859" w:rsidTr="00C022A3">
        <w:trPr>
          <w:trHeight w:val="37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C022A3" w:rsidRDefault="004C7534" w:rsidP="00C022A3"/>
        </w:tc>
        <w:tc>
          <w:tcPr>
            <w:tcW w:w="1800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дача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20,6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FB1DEE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C022A3" w:rsidRDefault="004C7534" w:rsidP="003707E9">
            <w:pPr>
              <w:jc w:val="center"/>
              <w:rPr>
                <w:sz w:val="20"/>
                <w:szCs w:val="20"/>
              </w:rPr>
            </w:pPr>
            <w:r w:rsidRPr="00C022A3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76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51,2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</w:tr>
      <w:tr w:rsidR="004C7534" w:rsidRPr="005A7859" w:rsidTr="00C022A3">
        <w:trPr>
          <w:trHeight w:val="37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C022A3" w:rsidRDefault="004C7534" w:rsidP="00C022A3"/>
        </w:tc>
        <w:tc>
          <w:tcPr>
            <w:tcW w:w="1800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413" w:type="dxa"/>
            <w:vMerge w:val="restart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Merge w:val="restart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54,0</w:t>
            </w:r>
          </w:p>
        </w:tc>
        <w:tc>
          <w:tcPr>
            <w:tcW w:w="910" w:type="dxa"/>
            <w:gridSpan w:val="3"/>
            <w:vMerge w:val="restart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</w:tcPr>
          <w:p w:rsidR="004C7534" w:rsidRPr="00C022A3" w:rsidRDefault="004C7534" w:rsidP="00C022A3">
            <w:pPr>
              <w:jc w:val="center"/>
              <w:rPr>
                <w:sz w:val="20"/>
                <w:szCs w:val="20"/>
              </w:rPr>
            </w:pPr>
            <w:r w:rsidRPr="00C022A3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767" w:type="dxa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49,0</w:t>
            </w:r>
          </w:p>
        </w:tc>
        <w:tc>
          <w:tcPr>
            <w:tcW w:w="977" w:type="dxa"/>
            <w:gridSpan w:val="2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</w:tr>
      <w:tr w:rsidR="004C7534" w:rsidRPr="005A7859" w:rsidTr="00C022A3">
        <w:trPr>
          <w:trHeight w:val="37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C022A3" w:rsidRDefault="004C7534" w:rsidP="00C022A3"/>
        </w:tc>
        <w:tc>
          <w:tcPr>
            <w:tcW w:w="1800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413" w:type="dxa"/>
            <w:vMerge/>
          </w:tcPr>
          <w:p w:rsidR="004C7534" w:rsidRPr="00C022A3" w:rsidRDefault="004C7534" w:rsidP="00C022A3">
            <w:pPr>
              <w:jc w:val="center"/>
            </w:pPr>
          </w:p>
        </w:tc>
        <w:tc>
          <w:tcPr>
            <w:tcW w:w="1827" w:type="dxa"/>
            <w:vMerge/>
          </w:tcPr>
          <w:p w:rsidR="004C7534" w:rsidRPr="00C022A3" w:rsidRDefault="004C7534" w:rsidP="00C022A3">
            <w:pPr>
              <w:jc w:val="center"/>
            </w:pPr>
          </w:p>
        </w:tc>
        <w:tc>
          <w:tcPr>
            <w:tcW w:w="720" w:type="dxa"/>
            <w:vMerge/>
          </w:tcPr>
          <w:p w:rsidR="004C7534" w:rsidRPr="00C022A3" w:rsidRDefault="004C7534" w:rsidP="00C022A3">
            <w:pPr>
              <w:jc w:val="center"/>
            </w:pPr>
          </w:p>
        </w:tc>
        <w:tc>
          <w:tcPr>
            <w:tcW w:w="910" w:type="dxa"/>
            <w:gridSpan w:val="3"/>
            <w:vMerge/>
          </w:tcPr>
          <w:p w:rsidR="004C7534" w:rsidRPr="00C022A3" w:rsidRDefault="004C7534" w:rsidP="00C022A3">
            <w:pPr>
              <w:jc w:val="center"/>
            </w:pPr>
          </w:p>
        </w:tc>
        <w:tc>
          <w:tcPr>
            <w:tcW w:w="1250" w:type="dxa"/>
          </w:tcPr>
          <w:p w:rsidR="004C7534" w:rsidRPr="00C022A3" w:rsidRDefault="004C7534" w:rsidP="00C022A3">
            <w:pPr>
              <w:jc w:val="center"/>
              <w:rPr>
                <w:sz w:val="20"/>
                <w:szCs w:val="20"/>
              </w:rPr>
            </w:pPr>
            <w:r w:rsidRPr="00C022A3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767" w:type="dxa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29,9</w:t>
            </w:r>
          </w:p>
        </w:tc>
        <w:tc>
          <w:tcPr>
            <w:tcW w:w="977" w:type="dxa"/>
            <w:gridSpan w:val="2"/>
          </w:tcPr>
          <w:p w:rsidR="004C7534" w:rsidRPr="00C022A3" w:rsidRDefault="004C7534" w:rsidP="00C022A3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</w:tr>
      <w:tr w:rsidR="004C7534" w:rsidRPr="005A7859" w:rsidTr="00C022A3">
        <w:trPr>
          <w:trHeight w:val="311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C022A3" w:rsidRDefault="004C7534" w:rsidP="00C022A3">
            <w:r w:rsidRPr="00C022A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C022A3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C022A3" w:rsidRDefault="004C7534" w:rsidP="00400ED4">
            <w:pPr>
              <w:jc w:val="center"/>
            </w:pPr>
            <w:r w:rsidRPr="00C022A3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400ED4">
            <w:pPr>
              <w:jc w:val="center"/>
            </w:pPr>
            <w:r w:rsidRPr="00C022A3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400ED4">
            <w:pPr>
              <w:jc w:val="center"/>
            </w:pPr>
            <w:r w:rsidRPr="00C022A3">
              <w:rPr>
                <w:sz w:val="22"/>
                <w:szCs w:val="22"/>
              </w:rPr>
              <w:t>54,0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400ED4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</w:tr>
      <w:tr w:rsidR="004C7534" w:rsidRPr="00C022A3" w:rsidTr="00C022A3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C7534" w:rsidRPr="00C022A3" w:rsidRDefault="004C7534" w:rsidP="00C022A3">
            <w:r w:rsidRPr="00C022A3">
              <w:rPr>
                <w:sz w:val="22"/>
                <w:szCs w:val="22"/>
              </w:rPr>
              <w:t>Кипшидзе</w:t>
            </w:r>
          </w:p>
          <w:p w:rsidR="004C7534" w:rsidRPr="00C022A3" w:rsidRDefault="004C7534" w:rsidP="00C022A3">
            <w:r w:rsidRPr="00C022A3">
              <w:rPr>
                <w:sz w:val="22"/>
                <w:szCs w:val="22"/>
              </w:rPr>
              <w:t>Антон Викторович</w:t>
            </w:r>
          </w:p>
        </w:tc>
        <w:tc>
          <w:tcPr>
            <w:tcW w:w="1800" w:type="dxa"/>
            <w:vAlign w:val="center"/>
          </w:tcPr>
          <w:p w:rsidR="004C7534" w:rsidRPr="00C022A3" w:rsidRDefault="004C7534" w:rsidP="005A7F03">
            <w:r w:rsidRPr="00C022A3">
              <w:rPr>
                <w:sz w:val="22"/>
                <w:szCs w:val="22"/>
              </w:rPr>
              <w:t>Заместитель начальника отдела взаимодействия с федеральными структурами и казачеством</w:t>
            </w:r>
          </w:p>
        </w:tc>
        <w:tc>
          <w:tcPr>
            <w:tcW w:w="1413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40,5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автомобиль</w:t>
            </w:r>
          </w:p>
          <w:p w:rsidR="004C7534" w:rsidRPr="00C022A3" w:rsidRDefault="004C7534" w:rsidP="003707E9">
            <w:pPr>
              <w:jc w:val="center"/>
            </w:pPr>
            <w:r w:rsidRPr="00C022A3">
              <w:rPr>
                <w:bCs/>
                <w:sz w:val="22"/>
                <w:szCs w:val="22"/>
              </w:rPr>
              <w:t>Hyundai</w:t>
            </w:r>
            <w:r w:rsidRPr="00C022A3">
              <w:rPr>
                <w:sz w:val="22"/>
                <w:szCs w:val="22"/>
              </w:rPr>
              <w:t xml:space="preserve"> </w:t>
            </w:r>
            <w:r w:rsidRPr="00C022A3">
              <w:rPr>
                <w:bCs/>
                <w:sz w:val="22"/>
                <w:szCs w:val="22"/>
              </w:rPr>
              <w:t>Solaris</w:t>
            </w:r>
          </w:p>
        </w:tc>
        <w:tc>
          <w:tcPr>
            <w:tcW w:w="1269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608880,93</w:t>
            </w:r>
          </w:p>
        </w:tc>
        <w:tc>
          <w:tcPr>
            <w:tcW w:w="536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</w:tr>
      <w:tr w:rsidR="004C7534" w:rsidRPr="00C022A3" w:rsidTr="00C022A3">
        <w:trPr>
          <w:trHeight w:val="161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C022A3" w:rsidRDefault="004C7534" w:rsidP="00C022A3">
            <w:r w:rsidRPr="00C022A3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4C7534" w:rsidRPr="00C022A3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40,5</w:t>
            </w:r>
          </w:p>
        </w:tc>
        <w:tc>
          <w:tcPr>
            <w:tcW w:w="97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351203,61</w:t>
            </w:r>
          </w:p>
        </w:tc>
        <w:tc>
          <w:tcPr>
            <w:tcW w:w="536" w:type="dxa"/>
            <w:vAlign w:val="center"/>
          </w:tcPr>
          <w:p w:rsidR="004C7534" w:rsidRPr="00C022A3" w:rsidRDefault="004C7534" w:rsidP="003707E9">
            <w:pPr>
              <w:jc w:val="center"/>
            </w:pPr>
            <w:r w:rsidRPr="00C022A3">
              <w:rPr>
                <w:sz w:val="22"/>
                <w:szCs w:val="22"/>
              </w:rPr>
              <w:t>-</w:t>
            </w:r>
          </w:p>
        </w:tc>
      </w:tr>
      <w:tr w:rsidR="004C7534" w:rsidRPr="00C022A3" w:rsidTr="00C022A3">
        <w:trPr>
          <w:trHeight w:val="435"/>
        </w:trPr>
        <w:tc>
          <w:tcPr>
            <w:tcW w:w="529" w:type="dxa"/>
            <w:vMerge w:val="restart"/>
            <w:vAlign w:val="center"/>
          </w:tcPr>
          <w:p w:rsidR="004C7534" w:rsidRPr="009E06E7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</w:tcPr>
          <w:p w:rsidR="004C7534" w:rsidRPr="009E06E7" w:rsidRDefault="004C7534" w:rsidP="00C022A3">
            <w:r w:rsidRPr="009E06E7">
              <w:rPr>
                <w:sz w:val="22"/>
                <w:szCs w:val="22"/>
              </w:rPr>
              <w:t>Оберюхтина Наталья Васильевна</w:t>
            </w:r>
          </w:p>
        </w:tc>
        <w:tc>
          <w:tcPr>
            <w:tcW w:w="1800" w:type="dxa"/>
            <w:vAlign w:val="center"/>
          </w:tcPr>
          <w:p w:rsidR="004C7534" w:rsidRPr="009E06E7" w:rsidRDefault="004C7534" w:rsidP="003707E9">
            <w:r w:rsidRPr="009E06E7">
              <w:rPr>
                <w:sz w:val="22"/>
                <w:szCs w:val="22"/>
              </w:rPr>
              <w:t>Главный специалист, ответственный секретарь сектора организационного обеспечения деятельности КДНиЗП</w:t>
            </w:r>
          </w:p>
        </w:tc>
        <w:tc>
          <w:tcPr>
            <w:tcW w:w="1413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363168,94</w:t>
            </w:r>
          </w:p>
        </w:tc>
        <w:tc>
          <w:tcPr>
            <w:tcW w:w="536" w:type="dxa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</w:tr>
      <w:tr w:rsidR="004C7534" w:rsidRPr="00C022A3" w:rsidTr="002B4EAE">
        <w:trPr>
          <w:trHeight w:val="118"/>
        </w:trPr>
        <w:tc>
          <w:tcPr>
            <w:tcW w:w="529" w:type="dxa"/>
            <w:vMerge/>
            <w:vAlign w:val="center"/>
          </w:tcPr>
          <w:p w:rsidR="004C7534" w:rsidRPr="009E06E7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</w:tcPr>
          <w:p w:rsidR="004C7534" w:rsidRPr="009E06E7" w:rsidRDefault="004C7534" w:rsidP="00C022A3">
            <w:r w:rsidRPr="009E06E7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9E06E7" w:rsidRDefault="004C7534" w:rsidP="003707E9"/>
        </w:tc>
        <w:tc>
          <w:tcPr>
            <w:tcW w:w="1413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48,0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19491,80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E06E7" w:rsidRDefault="004C7534" w:rsidP="00763DD7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</w:tr>
      <w:tr w:rsidR="004C7534" w:rsidRPr="00C022A3" w:rsidTr="002B4EAE">
        <w:trPr>
          <w:trHeight w:val="199"/>
        </w:trPr>
        <w:tc>
          <w:tcPr>
            <w:tcW w:w="529" w:type="dxa"/>
            <w:vMerge/>
            <w:vAlign w:val="center"/>
          </w:tcPr>
          <w:p w:rsidR="004C7534" w:rsidRPr="009E06E7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</w:tcPr>
          <w:p w:rsidR="004C7534" w:rsidRPr="009E06E7" w:rsidRDefault="004C7534" w:rsidP="00C022A3"/>
        </w:tc>
        <w:tc>
          <w:tcPr>
            <w:tcW w:w="1800" w:type="dxa"/>
            <w:vMerge/>
            <w:vAlign w:val="center"/>
          </w:tcPr>
          <w:p w:rsidR="004C7534" w:rsidRPr="009E06E7" w:rsidRDefault="004C7534" w:rsidP="003707E9"/>
        </w:tc>
        <w:tc>
          <w:tcPr>
            <w:tcW w:w="1413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579,0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</w:tr>
      <w:tr w:rsidR="004C7534" w:rsidRPr="00C022A3" w:rsidTr="002B4EAE">
        <w:trPr>
          <w:trHeight w:val="235"/>
        </w:trPr>
        <w:tc>
          <w:tcPr>
            <w:tcW w:w="529" w:type="dxa"/>
            <w:vMerge/>
            <w:vAlign w:val="center"/>
          </w:tcPr>
          <w:p w:rsidR="004C7534" w:rsidRPr="009E06E7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 w:val="restart"/>
          </w:tcPr>
          <w:p w:rsidR="004C7534" w:rsidRPr="009E06E7" w:rsidRDefault="004C7534" w:rsidP="00C022A3">
            <w:r w:rsidRPr="009E06E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9E06E7" w:rsidRDefault="004C7534" w:rsidP="003707E9"/>
        </w:tc>
        <w:tc>
          <w:tcPr>
            <w:tcW w:w="1413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48,0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</w:tr>
      <w:tr w:rsidR="004C7534" w:rsidRPr="00C022A3" w:rsidTr="009E06E7">
        <w:trPr>
          <w:trHeight w:val="314"/>
        </w:trPr>
        <w:tc>
          <w:tcPr>
            <w:tcW w:w="529" w:type="dxa"/>
            <w:vMerge/>
            <w:vAlign w:val="center"/>
          </w:tcPr>
          <w:p w:rsidR="004C7534" w:rsidRPr="009E06E7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0" w:type="dxa"/>
            <w:vMerge/>
          </w:tcPr>
          <w:p w:rsidR="004C7534" w:rsidRPr="009E06E7" w:rsidRDefault="004C7534" w:rsidP="00C022A3"/>
        </w:tc>
        <w:tc>
          <w:tcPr>
            <w:tcW w:w="1800" w:type="dxa"/>
            <w:vMerge/>
            <w:vAlign w:val="center"/>
          </w:tcPr>
          <w:p w:rsidR="004C7534" w:rsidRPr="009E06E7" w:rsidRDefault="004C7534" w:rsidP="003707E9"/>
        </w:tc>
        <w:tc>
          <w:tcPr>
            <w:tcW w:w="1413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579,0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7B747D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9E06E7" w:rsidRDefault="004C7534" w:rsidP="00763DD7">
            <w:pPr>
              <w:jc w:val="center"/>
            </w:pPr>
          </w:p>
        </w:tc>
      </w:tr>
      <w:tr w:rsidR="004C7534" w:rsidRPr="005A7859" w:rsidTr="00C022A3">
        <w:tc>
          <w:tcPr>
            <w:tcW w:w="529" w:type="dxa"/>
            <w:vMerge w:val="restart"/>
            <w:vAlign w:val="center"/>
          </w:tcPr>
          <w:p w:rsidR="004C7534" w:rsidRPr="009E06E7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9E06E7" w:rsidRDefault="004C7534" w:rsidP="00C022A3">
            <w:r w:rsidRPr="009E06E7">
              <w:rPr>
                <w:sz w:val="22"/>
                <w:szCs w:val="22"/>
              </w:rPr>
              <w:t>Горшков</w:t>
            </w:r>
          </w:p>
          <w:p w:rsidR="004C7534" w:rsidRPr="009E06E7" w:rsidRDefault="004C7534" w:rsidP="00C022A3">
            <w:r w:rsidRPr="009E06E7">
              <w:rPr>
                <w:sz w:val="22"/>
                <w:szCs w:val="22"/>
              </w:rPr>
              <w:t>Владимир Олегович</w:t>
            </w:r>
          </w:p>
        </w:tc>
        <w:tc>
          <w:tcPr>
            <w:tcW w:w="1800" w:type="dxa"/>
          </w:tcPr>
          <w:p w:rsidR="004C7534" w:rsidRPr="009E06E7" w:rsidRDefault="004C7534" w:rsidP="003707E9">
            <w:pPr>
              <w:jc w:val="both"/>
            </w:pPr>
            <w:r w:rsidRPr="009E06E7">
              <w:rPr>
                <w:sz w:val="22"/>
                <w:szCs w:val="22"/>
              </w:rPr>
              <w:t>Директор департамента экономики</w:t>
            </w:r>
          </w:p>
        </w:tc>
        <w:tc>
          <w:tcPr>
            <w:tcW w:w="1413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AB752B">
            <w:pPr>
              <w:jc w:val="center"/>
            </w:pPr>
            <w:r w:rsidRPr="009E06E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AB752B">
            <w:pPr>
              <w:jc w:val="center"/>
            </w:pPr>
            <w:r w:rsidRPr="009E06E7">
              <w:rPr>
                <w:sz w:val="22"/>
                <w:szCs w:val="22"/>
              </w:rPr>
              <w:t>29,6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AB752B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автомобиль</w:t>
            </w:r>
          </w:p>
          <w:p w:rsidR="004C7534" w:rsidRPr="009E06E7" w:rsidRDefault="004C7534" w:rsidP="003707E9">
            <w:pPr>
              <w:jc w:val="center"/>
            </w:pPr>
            <w:r w:rsidRPr="009E06E7">
              <w:rPr>
                <w:bCs/>
                <w:sz w:val="22"/>
                <w:szCs w:val="22"/>
              </w:rPr>
              <w:t>KIA</w:t>
            </w:r>
            <w:r w:rsidRPr="009E06E7">
              <w:rPr>
                <w:sz w:val="22"/>
                <w:szCs w:val="22"/>
              </w:rPr>
              <w:t xml:space="preserve"> </w:t>
            </w:r>
            <w:r w:rsidRPr="009E06E7">
              <w:rPr>
                <w:bCs/>
                <w:sz w:val="22"/>
                <w:szCs w:val="22"/>
              </w:rPr>
              <w:t>Cerato</w:t>
            </w:r>
          </w:p>
        </w:tc>
        <w:tc>
          <w:tcPr>
            <w:tcW w:w="1269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827744,48</w:t>
            </w:r>
          </w:p>
        </w:tc>
        <w:tc>
          <w:tcPr>
            <w:tcW w:w="536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</w:tr>
      <w:tr w:rsidR="004C7534" w:rsidRPr="005A7859" w:rsidTr="00C022A3">
        <w:tc>
          <w:tcPr>
            <w:tcW w:w="529" w:type="dxa"/>
            <w:vMerge/>
          </w:tcPr>
          <w:p w:rsidR="004C7534" w:rsidRPr="009E06E7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9E06E7" w:rsidRDefault="004C7534" w:rsidP="00C022A3">
            <w:r w:rsidRPr="009E06E7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</w:tcPr>
          <w:p w:rsidR="004C7534" w:rsidRPr="009E06E7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69,7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371846,65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</w:tr>
      <w:tr w:rsidR="004C7534" w:rsidRPr="005A7859" w:rsidTr="00C022A3">
        <w:tc>
          <w:tcPr>
            <w:tcW w:w="529" w:type="dxa"/>
            <w:vMerge/>
          </w:tcPr>
          <w:p w:rsidR="004C7534" w:rsidRPr="009E06E7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9E06E7" w:rsidRDefault="004C7534" w:rsidP="00C022A3"/>
        </w:tc>
        <w:tc>
          <w:tcPr>
            <w:tcW w:w="1800" w:type="dxa"/>
            <w:vMerge/>
          </w:tcPr>
          <w:p w:rsidR="004C7534" w:rsidRPr="009E06E7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510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9E06E7" w:rsidRDefault="004C7534" w:rsidP="003707E9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9E06E7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9E06E7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9E06E7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9E06E7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9E06E7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9E06E7" w:rsidRDefault="004C7534" w:rsidP="003707E9">
            <w:pPr>
              <w:jc w:val="center"/>
            </w:pPr>
          </w:p>
        </w:tc>
      </w:tr>
      <w:tr w:rsidR="004C7534" w:rsidRPr="005A7859" w:rsidTr="00DC7E78">
        <w:tc>
          <w:tcPr>
            <w:tcW w:w="529" w:type="dxa"/>
            <w:vAlign w:val="center"/>
          </w:tcPr>
          <w:p w:rsidR="004C7534" w:rsidRPr="009E06E7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9E06E7" w:rsidRDefault="004C7534" w:rsidP="00C022A3">
            <w:r w:rsidRPr="009E06E7">
              <w:rPr>
                <w:sz w:val="22"/>
                <w:szCs w:val="22"/>
              </w:rPr>
              <w:t>Салимова Виктория Николаевна</w:t>
            </w:r>
          </w:p>
        </w:tc>
        <w:tc>
          <w:tcPr>
            <w:tcW w:w="1800" w:type="dxa"/>
          </w:tcPr>
          <w:p w:rsidR="004C7534" w:rsidRPr="009E06E7" w:rsidRDefault="004C7534" w:rsidP="003707E9">
            <w:pPr>
              <w:jc w:val="both"/>
            </w:pPr>
            <w:r w:rsidRPr="009E06E7">
              <w:rPr>
                <w:sz w:val="22"/>
                <w:szCs w:val="22"/>
              </w:rPr>
              <w:t>Заместитель директора департамента экономики- начальник отдела сопровождения инвестиционных проектов</w:t>
            </w:r>
          </w:p>
        </w:tc>
        <w:tc>
          <w:tcPr>
            <w:tcW w:w="1413" w:type="dxa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45,4</w:t>
            </w:r>
          </w:p>
        </w:tc>
        <w:tc>
          <w:tcPr>
            <w:tcW w:w="910" w:type="dxa"/>
            <w:gridSpan w:val="3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  <w:tc>
          <w:tcPr>
            <w:tcW w:w="1269" w:type="dxa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754970,78</w:t>
            </w:r>
          </w:p>
        </w:tc>
        <w:tc>
          <w:tcPr>
            <w:tcW w:w="536" w:type="dxa"/>
          </w:tcPr>
          <w:p w:rsidR="004C7534" w:rsidRPr="009E06E7" w:rsidRDefault="004C7534" w:rsidP="00DC7E78">
            <w:pPr>
              <w:jc w:val="center"/>
            </w:pPr>
            <w:r w:rsidRPr="009E06E7">
              <w:rPr>
                <w:sz w:val="22"/>
                <w:szCs w:val="22"/>
              </w:rPr>
              <w:t>-</w:t>
            </w:r>
          </w:p>
        </w:tc>
      </w:tr>
      <w:tr w:rsidR="004C7534" w:rsidRPr="005A7859" w:rsidTr="00C022A3">
        <w:tc>
          <w:tcPr>
            <w:tcW w:w="529" w:type="dxa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C7E78" w:rsidRDefault="004C7534" w:rsidP="00C022A3">
            <w:r w:rsidRPr="00DC7E78">
              <w:rPr>
                <w:sz w:val="22"/>
                <w:szCs w:val="22"/>
              </w:rPr>
              <w:t>Грушевский Александр Владимирович</w:t>
            </w:r>
          </w:p>
        </w:tc>
        <w:tc>
          <w:tcPr>
            <w:tcW w:w="1800" w:type="dxa"/>
          </w:tcPr>
          <w:p w:rsidR="004C7534" w:rsidRPr="00DC7E78" w:rsidRDefault="004C7534" w:rsidP="003707E9">
            <w:pPr>
              <w:jc w:val="both"/>
            </w:pPr>
            <w:r w:rsidRPr="00DC7E78">
              <w:rPr>
                <w:sz w:val="22"/>
                <w:szCs w:val="22"/>
              </w:rPr>
              <w:t>Начальник отдела программных методов управления ДЭ</w:t>
            </w: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58,2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квартира 1/2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58,2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535386,77</w:t>
            </w:r>
          </w:p>
        </w:tc>
        <w:tc>
          <w:tcPr>
            <w:tcW w:w="536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DC7E78">
        <w:trPr>
          <w:trHeight w:val="782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DC7E78" w:rsidRDefault="004C7534" w:rsidP="00C022A3">
            <w:r w:rsidRPr="00DC7E78">
              <w:rPr>
                <w:sz w:val="22"/>
                <w:szCs w:val="22"/>
              </w:rPr>
              <w:t>Кобелева</w:t>
            </w:r>
          </w:p>
          <w:p w:rsidR="004C7534" w:rsidRPr="00DC7E78" w:rsidRDefault="004C7534" w:rsidP="00C022A3">
            <w:r w:rsidRPr="00DC7E78">
              <w:rPr>
                <w:sz w:val="22"/>
                <w:szCs w:val="22"/>
              </w:rPr>
              <w:t>Ирина Олеговна</w:t>
            </w:r>
          </w:p>
        </w:tc>
        <w:tc>
          <w:tcPr>
            <w:tcW w:w="1800" w:type="dxa"/>
          </w:tcPr>
          <w:p w:rsidR="004C7534" w:rsidRPr="00DC7E78" w:rsidRDefault="004C7534" w:rsidP="003707E9">
            <w:pPr>
              <w:jc w:val="both"/>
            </w:pPr>
            <w:r w:rsidRPr="00DC7E78">
              <w:rPr>
                <w:sz w:val="22"/>
                <w:szCs w:val="22"/>
              </w:rPr>
              <w:t>начальник отдела экономического анализа ДЭ</w:t>
            </w: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43,2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62,8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719188,29</w:t>
            </w:r>
          </w:p>
        </w:tc>
        <w:tc>
          <w:tcPr>
            <w:tcW w:w="536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62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C7E78" w:rsidRDefault="004C7534" w:rsidP="005A7859">
            <w:r w:rsidRPr="00DC7E78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62,8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автомобиль</w:t>
            </w:r>
          </w:p>
          <w:p w:rsidR="004C7534" w:rsidRPr="00DC7E78" w:rsidRDefault="004C7534" w:rsidP="003707E9">
            <w:pPr>
              <w:jc w:val="center"/>
            </w:pPr>
            <w:r w:rsidRPr="00DC7E78">
              <w:rPr>
                <w:bCs/>
                <w:sz w:val="22"/>
                <w:szCs w:val="22"/>
              </w:rPr>
              <w:t>Mitsubishi</w:t>
            </w:r>
            <w:r w:rsidRPr="00DC7E78">
              <w:rPr>
                <w:bCs/>
                <w:sz w:val="22"/>
                <w:szCs w:val="22"/>
                <w:lang w:val="en-US"/>
              </w:rPr>
              <w:t xml:space="preserve"> Outlander</w:t>
            </w:r>
            <w:r w:rsidRPr="00DC7E78">
              <w:rPr>
                <w:bCs/>
                <w:sz w:val="22"/>
                <w:szCs w:val="22"/>
              </w:rPr>
              <w:t>,</w:t>
            </w:r>
            <w:r w:rsidRPr="00DC7E78">
              <w:rPr>
                <w:sz w:val="22"/>
                <w:szCs w:val="22"/>
              </w:rPr>
              <w:t xml:space="preserve"> </w:t>
            </w:r>
            <w:r w:rsidRPr="00DC7E78">
              <w:rPr>
                <w:bCs/>
                <w:sz w:val="22"/>
                <w:szCs w:val="22"/>
              </w:rPr>
              <w:t>Peugeot</w:t>
            </w:r>
            <w:r w:rsidRPr="00DC7E78">
              <w:rPr>
                <w:bCs/>
                <w:sz w:val="22"/>
                <w:szCs w:val="22"/>
                <w:lang w:val="en-US"/>
              </w:rPr>
              <w:t xml:space="preserve"> 308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201554,56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DC7E78">
        <w:trPr>
          <w:trHeight w:val="447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C7E78" w:rsidRDefault="004C7534" w:rsidP="005A7859"/>
        </w:tc>
        <w:tc>
          <w:tcPr>
            <w:tcW w:w="1800" w:type="dxa"/>
            <w:vMerge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600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 w:val="restart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C7E78" w:rsidRDefault="004C7534" w:rsidP="005A7859">
            <w:r w:rsidRPr="00DC7E78">
              <w:rPr>
                <w:sz w:val="22"/>
                <w:szCs w:val="22"/>
              </w:rPr>
              <w:t>Димитров Владимир Викторович</w:t>
            </w:r>
          </w:p>
        </w:tc>
        <w:tc>
          <w:tcPr>
            <w:tcW w:w="1800" w:type="dxa"/>
            <w:vMerge w:val="restart"/>
          </w:tcPr>
          <w:p w:rsidR="004C7534" w:rsidRPr="00DC7E78" w:rsidRDefault="004C7534" w:rsidP="003707E9">
            <w:pPr>
              <w:jc w:val="both"/>
            </w:pPr>
            <w:r w:rsidRPr="00DC7E78">
              <w:rPr>
                <w:sz w:val="22"/>
                <w:szCs w:val="22"/>
              </w:rPr>
              <w:t xml:space="preserve">Начальник отдела </w:t>
            </w:r>
            <w:r w:rsidRPr="003749D1">
              <w:rPr>
                <w:sz w:val="20"/>
                <w:szCs w:val="20"/>
              </w:rPr>
              <w:t>потребительского</w:t>
            </w:r>
            <w:r w:rsidRPr="00DC7E78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413" w:type="dxa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99,8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A5650">
            <w:pPr>
              <w:jc w:val="center"/>
              <w:rPr>
                <w:lang w:val="en-US"/>
              </w:rPr>
            </w:pPr>
            <w:r w:rsidRPr="00DC7E78">
              <w:rPr>
                <w:sz w:val="22"/>
                <w:szCs w:val="22"/>
                <w:lang w:val="en-US"/>
              </w:rPr>
              <w:t>145</w:t>
            </w:r>
            <w:r w:rsidRPr="00DC7E78">
              <w:rPr>
                <w:sz w:val="22"/>
                <w:szCs w:val="22"/>
              </w:rPr>
              <w:t>,</w:t>
            </w:r>
            <w:r w:rsidRPr="00DC7E7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  <w:rPr>
                <w:lang w:val="en-US"/>
              </w:rPr>
            </w:pPr>
            <w:r w:rsidRPr="00DC7E78">
              <w:rPr>
                <w:sz w:val="22"/>
                <w:szCs w:val="22"/>
              </w:rPr>
              <w:t xml:space="preserve">Автомобиль Тойота Лексус </w:t>
            </w:r>
            <w:r w:rsidRPr="00DC7E78">
              <w:rPr>
                <w:sz w:val="22"/>
                <w:szCs w:val="22"/>
                <w:lang w:val="en-US"/>
              </w:rPr>
              <w:t>RX270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551755,98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  <w:rPr>
                <w:lang w:val="en-US"/>
              </w:rPr>
            </w:pPr>
            <w:r w:rsidRPr="00DC7E78">
              <w:rPr>
                <w:sz w:val="22"/>
                <w:szCs w:val="22"/>
                <w:lang w:val="en-US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C7E78" w:rsidRDefault="004C7534" w:rsidP="005A7859"/>
        </w:tc>
        <w:tc>
          <w:tcPr>
            <w:tcW w:w="1800" w:type="dxa"/>
            <w:vMerge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A5650">
            <w:pPr>
              <w:jc w:val="center"/>
              <w:rPr>
                <w:sz w:val="20"/>
                <w:szCs w:val="20"/>
              </w:rPr>
            </w:pPr>
            <w:r w:rsidRPr="00DC7E78">
              <w:rPr>
                <w:sz w:val="20"/>
                <w:szCs w:val="20"/>
              </w:rPr>
              <w:t>машиноместо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922,7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A5650">
            <w:pPr>
              <w:jc w:val="center"/>
              <w:rPr>
                <w:lang w:val="en-US"/>
              </w:rPr>
            </w:pPr>
            <w:r w:rsidRPr="00DC7E78">
              <w:rPr>
                <w:sz w:val="22"/>
                <w:szCs w:val="22"/>
                <w:lang w:val="en-US"/>
              </w:rPr>
              <w:t>54</w:t>
            </w:r>
            <w:r w:rsidRPr="00DC7E78">
              <w:rPr>
                <w:sz w:val="22"/>
                <w:szCs w:val="22"/>
              </w:rPr>
              <w:t>,</w:t>
            </w:r>
            <w:r w:rsidRPr="00DC7E7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A5650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498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C7E78" w:rsidRDefault="004C7534" w:rsidP="005A7859">
            <w:r w:rsidRPr="00DC7E78">
              <w:rPr>
                <w:sz w:val="22"/>
                <w:szCs w:val="22"/>
              </w:rPr>
              <w:t>Ганина</w:t>
            </w:r>
          </w:p>
          <w:p w:rsidR="004C7534" w:rsidRPr="00DC7E78" w:rsidRDefault="004C7534" w:rsidP="005A7859">
            <w:r w:rsidRPr="00DC7E78">
              <w:rPr>
                <w:sz w:val="22"/>
                <w:szCs w:val="22"/>
              </w:rPr>
              <w:t>Юлия Владимировна</w:t>
            </w:r>
          </w:p>
        </w:tc>
        <w:tc>
          <w:tcPr>
            <w:tcW w:w="1800" w:type="dxa"/>
            <w:vMerge w:val="restart"/>
          </w:tcPr>
          <w:p w:rsidR="004C7534" w:rsidRPr="00DC7E78" w:rsidRDefault="004C7534" w:rsidP="003707E9">
            <w:pPr>
              <w:jc w:val="both"/>
            </w:pPr>
            <w:r w:rsidRPr="00DC7E78">
              <w:rPr>
                <w:sz w:val="22"/>
                <w:szCs w:val="22"/>
              </w:rPr>
              <w:t xml:space="preserve">заместителя начальника отдела </w:t>
            </w:r>
            <w:r w:rsidRPr="003749D1">
              <w:rPr>
                <w:sz w:val="20"/>
                <w:szCs w:val="20"/>
              </w:rPr>
              <w:t>потребительского</w:t>
            </w:r>
            <w:r w:rsidRPr="00DC7E78">
              <w:rPr>
                <w:sz w:val="22"/>
                <w:szCs w:val="22"/>
              </w:rPr>
              <w:t xml:space="preserve"> рын</w:t>
            </w:r>
            <w:r>
              <w:rPr>
                <w:sz w:val="22"/>
                <w:szCs w:val="22"/>
              </w:rPr>
              <w:t>ка</w:t>
            </w:r>
            <w:r w:rsidRPr="00DC7E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162,5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 xml:space="preserve">Автомобиль </w:t>
            </w:r>
            <w:r w:rsidRPr="00DC7E78">
              <w:rPr>
                <w:sz w:val="22"/>
                <w:szCs w:val="22"/>
                <w:lang w:val="en-US"/>
              </w:rPr>
              <w:t>FORD</w:t>
            </w:r>
            <w:r w:rsidRPr="00DC7E78">
              <w:rPr>
                <w:sz w:val="22"/>
                <w:szCs w:val="22"/>
              </w:rPr>
              <w:t xml:space="preserve"> </w:t>
            </w:r>
            <w:r w:rsidRPr="00DC7E78">
              <w:rPr>
                <w:sz w:val="22"/>
                <w:szCs w:val="22"/>
                <w:lang w:val="en-US"/>
              </w:rPr>
              <w:t>ECO</w:t>
            </w:r>
            <w:r w:rsidRPr="00DC7E78">
              <w:rPr>
                <w:sz w:val="22"/>
                <w:szCs w:val="22"/>
              </w:rPr>
              <w:t xml:space="preserve"> </w:t>
            </w:r>
            <w:r w:rsidRPr="00DC7E78">
              <w:rPr>
                <w:sz w:val="22"/>
                <w:szCs w:val="22"/>
                <w:lang w:val="en-US"/>
              </w:rPr>
              <w:t>SPORT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652474,09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C7E78" w:rsidRDefault="004C7534" w:rsidP="005A7859"/>
        </w:tc>
        <w:tc>
          <w:tcPr>
            <w:tcW w:w="1800" w:type="dxa"/>
            <w:vMerge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543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30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C7E78" w:rsidRDefault="004C7534" w:rsidP="005A7859">
            <w:r w:rsidRPr="00DC7E78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162,5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автомобиль</w:t>
            </w:r>
          </w:p>
          <w:p w:rsidR="004C7534" w:rsidRPr="00DC7E78" w:rsidRDefault="004C7534" w:rsidP="003707E9">
            <w:pPr>
              <w:jc w:val="center"/>
            </w:pPr>
            <w:r w:rsidRPr="00DC7E78">
              <w:rPr>
                <w:bCs/>
                <w:sz w:val="22"/>
                <w:szCs w:val="22"/>
              </w:rPr>
              <w:t xml:space="preserve">Nissan </w:t>
            </w:r>
            <w:r w:rsidRPr="00DC7E78">
              <w:rPr>
                <w:bCs/>
                <w:sz w:val="22"/>
                <w:szCs w:val="22"/>
                <w:lang w:val="en-US"/>
              </w:rPr>
              <w:t>QASHQAI</w:t>
            </w:r>
            <w:r w:rsidRPr="00DC7E78">
              <w:rPr>
                <w:bCs/>
                <w:sz w:val="22"/>
                <w:szCs w:val="22"/>
              </w:rPr>
              <w:t>+2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426183,71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C7E78" w:rsidRDefault="004C7534" w:rsidP="005A7859"/>
        </w:tc>
        <w:tc>
          <w:tcPr>
            <w:tcW w:w="1800" w:type="dxa"/>
            <w:vMerge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543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C7E78" w:rsidRDefault="004C7534" w:rsidP="005A7859">
            <w:r w:rsidRPr="00DC7E7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162,5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C7E78" w:rsidRDefault="004C7534" w:rsidP="005A7859"/>
        </w:tc>
        <w:tc>
          <w:tcPr>
            <w:tcW w:w="1800" w:type="dxa"/>
            <w:vMerge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543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264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C7E78" w:rsidRDefault="004C7534" w:rsidP="005A7859">
            <w:r w:rsidRPr="00DC7E78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162,5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35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DC7E78" w:rsidRDefault="004C7534" w:rsidP="005A7859"/>
        </w:tc>
        <w:tc>
          <w:tcPr>
            <w:tcW w:w="1800" w:type="dxa"/>
            <w:vMerge/>
          </w:tcPr>
          <w:p w:rsidR="004C7534" w:rsidRPr="00DC7E78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543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DC7E78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531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DC7E78" w:rsidRDefault="004C7534" w:rsidP="005A7859">
            <w:r w:rsidRPr="00DC7E78">
              <w:rPr>
                <w:sz w:val="22"/>
                <w:szCs w:val="22"/>
              </w:rPr>
              <w:t>Сергеева</w:t>
            </w:r>
          </w:p>
          <w:p w:rsidR="004C7534" w:rsidRPr="00DC7E78" w:rsidRDefault="004C7534" w:rsidP="005A7859">
            <w:r w:rsidRPr="00DC7E78">
              <w:rPr>
                <w:sz w:val="22"/>
                <w:szCs w:val="22"/>
              </w:rPr>
              <w:t>Юлия Александровна</w:t>
            </w:r>
          </w:p>
        </w:tc>
        <w:tc>
          <w:tcPr>
            <w:tcW w:w="1800" w:type="dxa"/>
            <w:vMerge w:val="restart"/>
          </w:tcPr>
          <w:p w:rsidR="004C7534" w:rsidRPr="00DC7E78" w:rsidRDefault="004C7534" w:rsidP="003707E9">
            <w:pPr>
              <w:jc w:val="both"/>
            </w:pPr>
            <w:r w:rsidRPr="00DC7E78">
              <w:rPr>
                <w:sz w:val="22"/>
                <w:szCs w:val="22"/>
              </w:rPr>
              <w:t xml:space="preserve">Главный  специалист отдела  </w:t>
            </w:r>
            <w:r w:rsidRPr="003749D1">
              <w:rPr>
                <w:sz w:val="20"/>
                <w:szCs w:val="20"/>
              </w:rPr>
              <w:t>потребительского</w:t>
            </w:r>
            <w:r w:rsidRPr="00DC7E78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413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долевая (1/2)</w:t>
            </w:r>
          </w:p>
        </w:tc>
        <w:tc>
          <w:tcPr>
            <w:tcW w:w="720" w:type="dxa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62,3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337285,41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DC7E78" w:rsidRDefault="004C7534" w:rsidP="003707E9">
            <w:pPr>
              <w:jc w:val="center"/>
            </w:pPr>
            <w:r w:rsidRPr="00DC7E78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371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5A7859" w:rsidRDefault="004C7534" w:rsidP="005A7859">
            <w:pPr>
              <w:rPr>
                <w:highlight w:val="lightGray"/>
              </w:rPr>
            </w:pPr>
          </w:p>
        </w:tc>
        <w:tc>
          <w:tcPr>
            <w:tcW w:w="1800" w:type="dxa"/>
            <w:vMerge/>
          </w:tcPr>
          <w:p w:rsidR="004C7534" w:rsidRPr="005A7859" w:rsidRDefault="004C7534" w:rsidP="003707E9">
            <w:pPr>
              <w:jc w:val="both"/>
              <w:rPr>
                <w:highlight w:val="lightGray"/>
              </w:rPr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34,2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5A7859" w:rsidRDefault="004C7534" w:rsidP="003707E9">
            <w:pPr>
              <w:jc w:val="center"/>
              <w:rPr>
                <w:highlight w:val="lightGray"/>
              </w:rPr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34,2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  <w:rPr>
                <w:bCs/>
              </w:rPr>
            </w:pPr>
            <w:r w:rsidRPr="003749D1">
              <w:rPr>
                <w:bCs/>
                <w:sz w:val="22"/>
                <w:szCs w:val="22"/>
              </w:rPr>
              <w:t>автомобиль</w:t>
            </w:r>
          </w:p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Шевроле Крузе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243384,00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долевая (1/2)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62,3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34,2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34,2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Ковалева Ксения Сергеевна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  <w:r w:rsidRPr="003749D1">
              <w:rPr>
                <w:sz w:val="22"/>
                <w:szCs w:val="22"/>
              </w:rPr>
              <w:t xml:space="preserve">И.о. ведущего специалиста отдела </w:t>
            </w:r>
            <w:r w:rsidRPr="003749D1">
              <w:rPr>
                <w:sz w:val="20"/>
                <w:szCs w:val="20"/>
              </w:rPr>
              <w:t>потребительского</w:t>
            </w:r>
            <w:r w:rsidRPr="003749D1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455933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455933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455933">
            <w:pPr>
              <w:jc w:val="center"/>
            </w:pPr>
            <w:r w:rsidRPr="003749D1">
              <w:rPr>
                <w:sz w:val="22"/>
                <w:szCs w:val="22"/>
              </w:rPr>
              <w:t>38,6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455933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194567,52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455933">
            <w:pPr>
              <w:jc w:val="center"/>
            </w:pPr>
            <w:r w:rsidRPr="003749D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455933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455933">
            <w:pPr>
              <w:jc w:val="center"/>
              <w:rPr>
                <w:sz w:val="18"/>
                <w:szCs w:val="18"/>
              </w:rPr>
            </w:pPr>
            <w:r w:rsidRPr="003749D1">
              <w:rPr>
                <w:sz w:val="18"/>
                <w:szCs w:val="18"/>
              </w:rPr>
              <w:t>1124,0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455933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58,0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54,0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Автомобиль Тайота Камри, Тайота Рав-4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1561760,67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352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20,0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4787C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3749D1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574,0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569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4787C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341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4787C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546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Левченко</w:t>
            </w:r>
          </w:p>
          <w:p w:rsidR="004C7534" w:rsidRPr="003749D1" w:rsidRDefault="004C7534" w:rsidP="005A7859">
            <w:r w:rsidRPr="003749D1">
              <w:rPr>
                <w:sz w:val="22"/>
                <w:szCs w:val="22"/>
              </w:rPr>
              <w:t>Анна</w:t>
            </w:r>
          </w:p>
          <w:p w:rsidR="004C7534" w:rsidRPr="003749D1" w:rsidRDefault="004C7534" w:rsidP="005A7859">
            <w:r w:rsidRPr="003749D1">
              <w:rPr>
                <w:sz w:val="22"/>
                <w:szCs w:val="22"/>
              </w:rPr>
              <w:t>Сергеевна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  <w:r w:rsidRPr="003749D1">
              <w:rPr>
                <w:sz w:val="22"/>
                <w:szCs w:val="22"/>
              </w:rPr>
              <w:t xml:space="preserve">Заведующий сектором отдела </w:t>
            </w:r>
            <w:r w:rsidRPr="003749D1">
              <w:rPr>
                <w:sz w:val="20"/>
                <w:szCs w:val="20"/>
              </w:rPr>
              <w:t>потребительского</w:t>
            </w:r>
            <w:r w:rsidRPr="003749D1">
              <w:rPr>
                <w:sz w:val="22"/>
                <w:szCs w:val="22"/>
              </w:rPr>
              <w:t xml:space="preserve"> рынка 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90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65,9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575654,79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600,0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65,9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  <w:rPr>
                <w:lang w:val="en-US"/>
              </w:rPr>
            </w:pPr>
            <w:r w:rsidRPr="003749D1">
              <w:rPr>
                <w:sz w:val="22"/>
                <w:szCs w:val="22"/>
              </w:rPr>
              <w:t xml:space="preserve">Тойота </w:t>
            </w:r>
            <w:r w:rsidRPr="003749D1">
              <w:rPr>
                <w:sz w:val="22"/>
                <w:szCs w:val="22"/>
                <w:lang w:val="en-US"/>
              </w:rPr>
              <w:t>CAMRY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593820,65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600,0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64,7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322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90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65,9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3749D1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600,0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192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90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65,9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3749D1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600,0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193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90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58068D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65,9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11</w:t>
            </w:r>
            <w:r w:rsidRPr="003749D1">
              <w:rPr>
                <w:sz w:val="22"/>
                <w:szCs w:val="22"/>
                <w:lang w:val="en-US"/>
              </w:rPr>
              <w:t>8422</w:t>
            </w:r>
            <w:r w:rsidRPr="003749D1">
              <w:rPr>
                <w:sz w:val="22"/>
                <w:szCs w:val="22"/>
              </w:rPr>
              <w:t>,</w:t>
            </w:r>
            <w:r w:rsidRPr="003749D1">
              <w:rPr>
                <w:sz w:val="22"/>
                <w:szCs w:val="22"/>
                <w:lang w:val="en-US"/>
              </w:rPr>
              <w:t>4</w:t>
            </w:r>
            <w:r w:rsidRPr="003749D1">
              <w:rPr>
                <w:sz w:val="22"/>
                <w:szCs w:val="22"/>
              </w:rPr>
              <w:t>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3749D1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600,0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A25013" w:rsidTr="00A25013">
        <w:trPr>
          <w:trHeight w:val="634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Величко Оксана Олеговна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  <w:r w:rsidRPr="003749D1">
              <w:rPr>
                <w:sz w:val="22"/>
                <w:szCs w:val="22"/>
              </w:rPr>
              <w:t xml:space="preserve">Главный специалист отдела </w:t>
            </w:r>
            <w:r w:rsidRPr="003749D1">
              <w:rPr>
                <w:sz w:val="20"/>
                <w:szCs w:val="20"/>
              </w:rPr>
              <w:t>потребительского</w:t>
            </w:r>
            <w:r w:rsidRPr="003749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3749D1">
              <w:rPr>
                <w:sz w:val="22"/>
                <w:szCs w:val="22"/>
              </w:rPr>
              <w:t>рынка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35,6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61443,95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A25013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47,2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A25013" w:rsidTr="00A25013">
        <w:trPr>
          <w:trHeight w:val="261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супруг</w:t>
            </w:r>
          </w:p>
        </w:tc>
        <w:tc>
          <w:tcPr>
            <w:tcW w:w="1800" w:type="dxa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35,6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230904,66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A25013" w:rsidTr="00A25013">
        <w:trPr>
          <w:trHeight w:val="341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35,6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A25013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47,2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A25013" w:rsidTr="00E54B55">
        <w:trPr>
          <w:trHeight w:val="690"/>
        </w:trPr>
        <w:tc>
          <w:tcPr>
            <w:tcW w:w="529" w:type="dxa"/>
            <w:vMerge w:val="restart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Каракорскова Оксана Валерьевна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  <w:r w:rsidRPr="003749D1">
              <w:rPr>
                <w:sz w:val="22"/>
                <w:szCs w:val="22"/>
              </w:rPr>
              <w:t xml:space="preserve">И.о. главного специалиста отдела </w:t>
            </w:r>
            <w:r w:rsidRPr="003749D1">
              <w:rPr>
                <w:sz w:val="20"/>
                <w:szCs w:val="20"/>
              </w:rPr>
              <w:t>потребительского</w:t>
            </w:r>
            <w:r w:rsidRPr="003749D1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34,0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Автомобиль Хендэ Акцент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290517,81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496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AB752B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AB752B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AB752B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AB752B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AB752B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3749D1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600,0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3749D1">
        <w:trPr>
          <w:trHeight w:val="462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Медянников</w:t>
            </w:r>
          </w:p>
          <w:p w:rsidR="004C7534" w:rsidRPr="003749D1" w:rsidRDefault="004C7534" w:rsidP="005A7859">
            <w:r w:rsidRPr="003749D1">
              <w:rPr>
                <w:sz w:val="22"/>
                <w:szCs w:val="22"/>
              </w:rPr>
              <w:t>Максим Владимирович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Начальник отдела по молодежной политике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Долевая (1/4)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63,5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48,7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автомобиль</w:t>
            </w:r>
          </w:p>
          <w:p w:rsidR="004C7534" w:rsidRPr="003749D1" w:rsidRDefault="004C7534" w:rsidP="003707E9">
            <w:pPr>
              <w:jc w:val="center"/>
            </w:pPr>
            <w:r w:rsidRPr="003749D1">
              <w:rPr>
                <w:bCs/>
                <w:sz w:val="22"/>
                <w:szCs w:val="22"/>
              </w:rPr>
              <w:t>КиаРио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934144,87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3749D1" w:rsidRDefault="004C7534" w:rsidP="005A7859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 xml:space="preserve">Зем. участок 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3749D1" w:rsidRDefault="004C7534" w:rsidP="005A7859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27,4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36,1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48,7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автомобиль</w:t>
            </w:r>
          </w:p>
          <w:p w:rsidR="004C7534" w:rsidRPr="003749D1" w:rsidRDefault="004C7534" w:rsidP="003707E9">
            <w:pPr>
              <w:jc w:val="center"/>
            </w:pPr>
            <w:r w:rsidRPr="003749D1">
              <w:rPr>
                <w:bCs/>
                <w:sz w:val="22"/>
                <w:szCs w:val="22"/>
              </w:rPr>
              <w:t>Хундай Солярис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292617,20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3749D1" w:rsidRDefault="004C7534" w:rsidP="005A7859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3749D1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36,8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48,7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48,7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Гармашева</w:t>
            </w:r>
          </w:p>
          <w:p w:rsidR="004C7534" w:rsidRPr="003749D1" w:rsidRDefault="004C7534" w:rsidP="005A7859">
            <w:r w:rsidRPr="003749D1">
              <w:rPr>
                <w:sz w:val="22"/>
                <w:szCs w:val="22"/>
              </w:rPr>
              <w:t>Ирина Владимировна</w:t>
            </w:r>
          </w:p>
        </w:tc>
        <w:tc>
          <w:tcPr>
            <w:tcW w:w="1800" w:type="dxa"/>
          </w:tcPr>
          <w:p w:rsidR="004C7534" w:rsidRPr="003749D1" w:rsidRDefault="004C7534" w:rsidP="003707E9">
            <w:pPr>
              <w:jc w:val="both"/>
            </w:pPr>
            <w:r w:rsidRPr="003749D1">
              <w:rPr>
                <w:sz w:val="22"/>
                <w:szCs w:val="22"/>
              </w:rPr>
              <w:t>Начальник общего отдела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31,8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815277,14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522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Абдуллаева</w:t>
            </w:r>
          </w:p>
          <w:p w:rsidR="004C7534" w:rsidRPr="003749D1" w:rsidRDefault="004C7534" w:rsidP="005A7859">
            <w:r w:rsidRPr="003749D1">
              <w:rPr>
                <w:sz w:val="22"/>
                <w:szCs w:val="22"/>
              </w:rPr>
              <w:t>Радмила Сафаралиевна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  <w:r w:rsidRPr="003749D1"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едующий</w:t>
            </w:r>
            <w:r w:rsidRPr="003749D1">
              <w:rPr>
                <w:sz w:val="22"/>
                <w:szCs w:val="22"/>
              </w:rPr>
              <w:t xml:space="preserve"> организацион</w:t>
            </w:r>
            <w:r>
              <w:rPr>
                <w:sz w:val="22"/>
                <w:szCs w:val="22"/>
              </w:rPr>
              <w:t xml:space="preserve">-ным </w:t>
            </w:r>
            <w:r w:rsidRPr="003749D1">
              <w:rPr>
                <w:sz w:val="22"/>
                <w:szCs w:val="22"/>
              </w:rPr>
              <w:t>сектором общего отдела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35,6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 4/5 доли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61,4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515287,32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Долевая (1/5)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61,4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555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Сергеева</w:t>
            </w:r>
          </w:p>
          <w:p w:rsidR="004C7534" w:rsidRPr="003749D1" w:rsidRDefault="004C7534" w:rsidP="005A7859">
            <w:r w:rsidRPr="003749D1">
              <w:rPr>
                <w:sz w:val="22"/>
                <w:szCs w:val="22"/>
              </w:rPr>
              <w:t>Оксана Сергеевна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  <w:r w:rsidRPr="003749D1"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едующий</w:t>
            </w:r>
            <w:r w:rsidRPr="003749D1">
              <w:rPr>
                <w:sz w:val="22"/>
                <w:szCs w:val="22"/>
              </w:rPr>
              <w:t xml:space="preserve"> сектором нормативных документов общего отдела</w:t>
            </w: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58,</w:t>
            </w:r>
            <w:r w:rsidRPr="003749D1">
              <w:rPr>
                <w:sz w:val="22"/>
                <w:szCs w:val="22"/>
              </w:rPr>
              <w:t>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 xml:space="preserve">Автомобиль ХУНДАЙ </w:t>
            </w:r>
            <w:r w:rsidRPr="003749D1">
              <w:rPr>
                <w:sz w:val="22"/>
                <w:szCs w:val="22"/>
                <w:lang w:val="en-US"/>
              </w:rPr>
              <w:t>i30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546319,90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496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Pr="003749D1">
              <w:rPr>
                <w:sz w:val="22"/>
                <w:szCs w:val="22"/>
              </w:rPr>
              <w:t xml:space="preserve">илое </w:t>
            </w:r>
            <w:r w:rsidRPr="003749D1">
              <w:rPr>
                <w:sz w:val="20"/>
                <w:szCs w:val="20"/>
              </w:rPr>
              <w:t>помещение</w:t>
            </w:r>
            <w:r w:rsidRPr="00374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48,9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278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58,</w:t>
            </w:r>
            <w:r w:rsidRPr="003749D1">
              <w:rPr>
                <w:sz w:val="22"/>
                <w:szCs w:val="22"/>
              </w:rPr>
              <w:t>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277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 xml:space="preserve">Жилое </w:t>
            </w:r>
            <w:r w:rsidRPr="003749D1">
              <w:rPr>
                <w:sz w:val="20"/>
                <w:szCs w:val="20"/>
              </w:rPr>
              <w:t xml:space="preserve">помещение 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48,9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278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Merge w:val="restart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58,</w:t>
            </w:r>
            <w:r w:rsidRPr="003749D1">
              <w:rPr>
                <w:sz w:val="22"/>
                <w:szCs w:val="22"/>
              </w:rPr>
              <w:t>1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171"/>
        </w:trPr>
        <w:tc>
          <w:tcPr>
            <w:tcW w:w="529" w:type="dxa"/>
            <w:vMerge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5A7859"/>
        </w:tc>
        <w:tc>
          <w:tcPr>
            <w:tcW w:w="1800" w:type="dxa"/>
            <w:vMerge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10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50" w:type="dxa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 xml:space="preserve">Жилое </w:t>
            </w:r>
            <w:r w:rsidRPr="003749D1">
              <w:rPr>
                <w:sz w:val="20"/>
                <w:szCs w:val="20"/>
              </w:rPr>
              <w:t xml:space="preserve">помещение 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48,9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AB752B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814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  <w:r w:rsidRPr="005A7859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vMerge w:val="restart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Туков</w:t>
            </w:r>
          </w:p>
          <w:p w:rsidR="004C7534" w:rsidRPr="003749D1" w:rsidRDefault="004C7534" w:rsidP="005A7859">
            <w:r w:rsidRPr="003749D1">
              <w:rPr>
                <w:sz w:val="22"/>
                <w:szCs w:val="22"/>
              </w:rPr>
              <w:t>Мурат Мухамедович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3749D1" w:rsidRDefault="004C7534" w:rsidP="003749D1">
            <w:r w:rsidRPr="003749D1">
              <w:rPr>
                <w:sz w:val="22"/>
                <w:szCs w:val="22"/>
              </w:rPr>
              <w:t xml:space="preserve">Начальник управления </w:t>
            </w:r>
            <w:r w:rsidRPr="003749D1">
              <w:rPr>
                <w:sz w:val="20"/>
                <w:szCs w:val="20"/>
              </w:rPr>
              <w:t>информационной</w:t>
            </w:r>
            <w:r w:rsidRPr="003749D1">
              <w:rPr>
                <w:sz w:val="22"/>
                <w:szCs w:val="22"/>
              </w:rPr>
              <w:t xml:space="preserve"> политики и общественных отношений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59,10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769552,83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708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C7534" w:rsidRPr="003749D1" w:rsidRDefault="004C7534" w:rsidP="005A7859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both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1708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Долевая 1/2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59,10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E54B55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8001,0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3749D1">
        <w:trPr>
          <w:trHeight w:val="389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Align w:val="center"/>
          </w:tcPr>
          <w:p w:rsidR="004C7534" w:rsidRPr="003749D1" w:rsidRDefault="004C7534" w:rsidP="005A7859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0,11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Сергеев Станислав Николаевич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Заместитель начальника управления информационной политики и общественных отношений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394,0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Автомобиль ВАЗ 21102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543668,25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538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Дача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504B12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504B12">
            <w:pPr>
              <w:jc w:val="center"/>
            </w:pPr>
            <w:r w:rsidRPr="003749D1">
              <w:rPr>
                <w:sz w:val="22"/>
                <w:szCs w:val="22"/>
              </w:rPr>
              <w:t>79,0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504B12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AD484E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AD484E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AD484E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504B12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504B12">
            <w:pPr>
              <w:jc w:val="center"/>
            </w:pPr>
            <w:r w:rsidRPr="003749D1">
              <w:rPr>
                <w:sz w:val="22"/>
                <w:szCs w:val="22"/>
              </w:rPr>
              <w:t>24,0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504B12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AD484E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AD484E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AD484E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супруга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575,0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824968,71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Жилой дом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384,2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65,9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81,5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21,2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Общая долевая 7/100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64,5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AD484E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530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Чередниченко</w:t>
            </w:r>
          </w:p>
          <w:p w:rsidR="004C7534" w:rsidRPr="003749D1" w:rsidRDefault="004C7534" w:rsidP="004A28C7">
            <w:r w:rsidRPr="003749D1">
              <w:rPr>
                <w:sz w:val="22"/>
                <w:szCs w:val="22"/>
              </w:rPr>
              <w:t>Владимир Владимирович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Начальник отдела обращения граждан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r w:rsidRPr="003749D1">
              <w:rPr>
                <w:sz w:val="22"/>
                <w:szCs w:val="22"/>
              </w:rPr>
              <w:t>35,3</w:t>
            </w:r>
          </w:p>
        </w:tc>
        <w:tc>
          <w:tcPr>
            <w:tcW w:w="871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3707E9"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735065,92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339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r w:rsidRPr="003749D1">
              <w:rPr>
                <w:sz w:val="22"/>
                <w:szCs w:val="22"/>
              </w:rPr>
              <w:t>45,4</w:t>
            </w:r>
          </w:p>
        </w:tc>
        <w:tc>
          <w:tcPr>
            <w:tcW w:w="871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3707E9"/>
        </w:tc>
        <w:tc>
          <w:tcPr>
            <w:tcW w:w="967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279" w:type="dxa"/>
            <w:gridSpan w:val="2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</w:tr>
      <w:tr w:rsidR="004C7534" w:rsidRPr="005A7859" w:rsidTr="004A28C7">
        <w:trPr>
          <w:trHeight w:val="372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  <w:rPr>
                <w:bCs/>
              </w:rPr>
            </w:pPr>
            <w:r w:rsidRPr="003749D1">
              <w:rPr>
                <w:bCs/>
                <w:sz w:val="22"/>
                <w:szCs w:val="22"/>
              </w:rPr>
              <w:t>автомобиль</w:t>
            </w:r>
          </w:p>
          <w:p w:rsidR="004C7534" w:rsidRPr="003749D1" w:rsidRDefault="004C7534" w:rsidP="003707E9">
            <w:pPr>
              <w:jc w:val="center"/>
            </w:pPr>
            <w:r w:rsidRPr="003749D1">
              <w:rPr>
                <w:bCs/>
                <w:sz w:val="22"/>
                <w:szCs w:val="22"/>
              </w:rPr>
              <w:t>Hyundai</w:t>
            </w:r>
            <w:r w:rsidRPr="003749D1">
              <w:rPr>
                <w:sz w:val="22"/>
                <w:szCs w:val="22"/>
              </w:rPr>
              <w:t xml:space="preserve"> </w:t>
            </w:r>
            <w:r w:rsidRPr="003749D1">
              <w:rPr>
                <w:bCs/>
                <w:sz w:val="22"/>
                <w:szCs w:val="22"/>
              </w:rPr>
              <w:t>Solaris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512907,40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393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871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79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773"/>
        </w:trPr>
        <w:tc>
          <w:tcPr>
            <w:tcW w:w="529" w:type="dxa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Низовцева</w:t>
            </w:r>
          </w:p>
          <w:p w:rsidR="004C7534" w:rsidRPr="003749D1" w:rsidRDefault="004C7534" w:rsidP="004A28C7">
            <w:r w:rsidRPr="003749D1">
              <w:rPr>
                <w:sz w:val="22"/>
                <w:szCs w:val="22"/>
              </w:rPr>
              <w:t>Инна Валерьевна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Заместитель начальника отдела обращения граждан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39,5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707E9">
            <w:pPr>
              <w:jc w:val="center"/>
              <w:rPr>
                <w:bCs/>
              </w:rPr>
            </w:pPr>
            <w:r w:rsidRPr="003749D1">
              <w:rPr>
                <w:bCs/>
                <w:sz w:val="22"/>
                <w:szCs w:val="22"/>
              </w:rPr>
              <w:t>автомобиль</w:t>
            </w:r>
          </w:p>
          <w:p w:rsidR="004C7534" w:rsidRPr="003749D1" w:rsidRDefault="004C7534" w:rsidP="003707E9">
            <w:pPr>
              <w:jc w:val="center"/>
            </w:pPr>
            <w:r w:rsidRPr="003749D1">
              <w:rPr>
                <w:bCs/>
                <w:sz w:val="22"/>
                <w:szCs w:val="22"/>
              </w:rPr>
              <w:t>Citroen</w:t>
            </w:r>
            <w:r w:rsidRPr="003749D1">
              <w:rPr>
                <w:sz w:val="22"/>
                <w:szCs w:val="22"/>
              </w:rPr>
              <w:t xml:space="preserve"> C-Elysee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482241,81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707E9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566"/>
        </w:trPr>
        <w:tc>
          <w:tcPr>
            <w:tcW w:w="529" w:type="dxa"/>
            <w:vMerge w:val="restart"/>
            <w:vAlign w:val="center"/>
          </w:tcPr>
          <w:p w:rsidR="004C7534" w:rsidRPr="005A7859" w:rsidRDefault="004C7534" w:rsidP="008A287C">
            <w:pPr>
              <w:numPr>
                <w:ilvl w:val="0"/>
                <w:numId w:val="2"/>
              </w:numPr>
            </w:pPr>
          </w:p>
        </w:tc>
        <w:tc>
          <w:tcPr>
            <w:tcW w:w="2340" w:type="dxa"/>
            <w:vMerge w:val="restart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Чекунов</w:t>
            </w:r>
          </w:p>
          <w:p w:rsidR="004C7534" w:rsidRPr="003749D1" w:rsidRDefault="004C7534" w:rsidP="004A28C7">
            <w:r w:rsidRPr="003749D1">
              <w:rPr>
                <w:sz w:val="22"/>
                <w:szCs w:val="22"/>
              </w:rPr>
              <w:t>Евгений Викторович</w:t>
            </w:r>
          </w:p>
        </w:tc>
        <w:tc>
          <w:tcPr>
            <w:tcW w:w="1800" w:type="dxa"/>
            <w:vMerge w:val="restart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 xml:space="preserve">Начальник отдела </w:t>
            </w:r>
            <w:r w:rsidRPr="004A28C7">
              <w:rPr>
                <w:sz w:val="20"/>
                <w:szCs w:val="20"/>
              </w:rPr>
              <w:t>информационных</w:t>
            </w:r>
            <w:r w:rsidRPr="003749D1">
              <w:rPr>
                <w:sz w:val="22"/>
                <w:szCs w:val="22"/>
              </w:rPr>
              <w:t xml:space="preserve"> систем и технологий</w:t>
            </w:r>
          </w:p>
        </w:tc>
        <w:tc>
          <w:tcPr>
            <w:tcW w:w="1413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600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 w:val="restart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Merge w:val="restart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Merge w:val="restart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Merge w:val="restart"/>
            <w:vAlign w:val="center"/>
          </w:tcPr>
          <w:p w:rsidR="004C7534" w:rsidRPr="003749D1" w:rsidRDefault="004C7534" w:rsidP="004670C0">
            <w:pPr>
              <w:jc w:val="center"/>
              <w:rPr>
                <w:bCs/>
              </w:rPr>
            </w:pPr>
            <w:r w:rsidRPr="003749D1">
              <w:rPr>
                <w:bCs/>
                <w:sz w:val="22"/>
                <w:szCs w:val="22"/>
              </w:rPr>
              <w:t>автомобили</w:t>
            </w:r>
          </w:p>
          <w:p w:rsidR="004C7534" w:rsidRPr="003749D1" w:rsidRDefault="004C7534" w:rsidP="004670C0">
            <w:pPr>
              <w:jc w:val="center"/>
              <w:rPr>
                <w:bCs/>
              </w:rPr>
            </w:pPr>
            <w:r w:rsidRPr="003749D1">
              <w:rPr>
                <w:bCs/>
                <w:sz w:val="22"/>
                <w:szCs w:val="22"/>
              </w:rPr>
              <w:t xml:space="preserve">ТОЙОТА </w:t>
            </w:r>
            <w:r w:rsidRPr="003749D1">
              <w:rPr>
                <w:bCs/>
                <w:sz w:val="22"/>
                <w:szCs w:val="22"/>
                <w:lang w:val="en-US"/>
              </w:rPr>
              <w:t>Camry</w:t>
            </w:r>
            <w:r w:rsidRPr="003749D1">
              <w:rPr>
                <w:bCs/>
                <w:sz w:val="22"/>
                <w:szCs w:val="22"/>
              </w:rPr>
              <w:t>,</w:t>
            </w:r>
          </w:p>
          <w:p w:rsidR="004C7534" w:rsidRPr="003749D1" w:rsidRDefault="004C7534" w:rsidP="004670C0">
            <w:pPr>
              <w:jc w:val="center"/>
            </w:pPr>
            <w:r w:rsidRPr="003749D1">
              <w:rPr>
                <w:bCs/>
                <w:sz w:val="22"/>
                <w:szCs w:val="22"/>
              </w:rPr>
              <w:t>ШЕВРОЛЕ Нива</w:t>
            </w:r>
          </w:p>
        </w:tc>
        <w:tc>
          <w:tcPr>
            <w:tcW w:w="1269" w:type="dxa"/>
            <w:vMerge w:val="restart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753945,03</w:t>
            </w:r>
          </w:p>
        </w:tc>
        <w:tc>
          <w:tcPr>
            <w:tcW w:w="536" w:type="dxa"/>
            <w:vMerge w:val="restart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93340B">
        <w:trPr>
          <w:trHeight w:val="36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Долевая</w:t>
            </w:r>
            <w:r>
              <w:rPr>
                <w:sz w:val="22"/>
                <w:szCs w:val="22"/>
              </w:rPr>
              <w:t xml:space="preserve"> </w:t>
            </w:r>
            <w:r w:rsidRPr="003749D1">
              <w:rPr>
                <w:sz w:val="22"/>
                <w:szCs w:val="22"/>
              </w:rPr>
              <w:t>1/3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58,3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</w:tr>
      <w:tr w:rsidR="004C7534" w:rsidRPr="005A7859" w:rsidTr="0093340B">
        <w:trPr>
          <w:trHeight w:val="267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  <w:vMerge/>
          </w:tcPr>
          <w:p w:rsidR="004C7534" w:rsidRPr="003749D1" w:rsidRDefault="004C7534" w:rsidP="004A28C7"/>
        </w:tc>
        <w:tc>
          <w:tcPr>
            <w:tcW w:w="1800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гараж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63,9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767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977" w:type="dxa"/>
            <w:gridSpan w:val="2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667" w:type="dxa"/>
            <w:gridSpan w:val="2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269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536" w:type="dxa"/>
            <w:vMerge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</w:tr>
      <w:tr w:rsidR="004C7534" w:rsidRPr="005A7859" w:rsidTr="0093340B">
        <w:trPr>
          <w:trHeight w:val="552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58,3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4670C0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Pr="003749D1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20,0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4787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93340B">
        <w:trPr>
          <w:trHeight w:val="353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4670C0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квартира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Долевая 1/3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58,3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Россия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4670C0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  <w:tr w:rsidR="004C7534" w:rsidRPr="005A7859" w:rsidTr="004A28C7">
        <w:trPr>
          <w:trHeight w:val="140"/>
        </w:trPr>
        <w:tc>
          <w:tcPr>
            <w:tcW w:w="529" w:type="dxa"/>
            <w:vMerge/>
            <w:vAlign w:val="center"/>
          </w:tcPr>
          <w:p w:rsidR="004C7534" w:rsidRPr="005A7859" w:rsidRDefault="004C7534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0" w:type="dxa"/>
          </w:tcPr>
          <w:p w:rsidR="004C7534" w:rsidRPr="003749D1" w:rsidRDefault="004C7534" w:rsidP="004A28C7">
            <w:r w:rsidRPr="003749D1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00" w:type="dxa"/>
            <w:vAlign w:val="center"/>
          </w:tcPr>
          <w:p w:rsidR="004C7534" w:rsidRPr="003749D1" w:rsidRDefault="004C7534" w:rsidP="003A518C">
            <w:pPr>
              <w:jc w:val="center"/>
            </w:pPr>
          </w:p>
        </w:tc>
        <w:tc>
          <w:tcPr>
            <w:tcW w:w="1413" w:type="dxa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827" w:type="dxa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gridSpan w:val="3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250" w:type="dxa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767" w:type="dxa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  <w:tc>
          <w:tcPr>
            <w:tcW w:w="1667" w:type="dxa"/>
            <w:gridSpan w:val="2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1269" w:type="dxa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не имеет</w:t>
            </w:r>
          </w:p>
        </w:tc>
        <w:tc>
          <w:tcPr>
            <w:tcW w:w="536" w:type="dxa"/>
            <w:vAlign w:val="center"/>
          </w:tcPr>
          <w:p w:rsidR="004C7534" w:rsidRPr="003749D1" w:rsidRDefault="004C7534" w:rsidP="003A518C">
            <w:pPr>
              <w:jc w:val="center"/>
            </w:pPr>
            <w:r w:rsidRPr="003749D1">
              <w:rPr>
                <w:sz w:val="22"/>
                <w:szCs w:val="22"/>
              </w:rPr>
              <w:t>-</w:t>
            </w:r>
          </w:p>
        </w:tc>
      </w:tr>
    </w:tbl>
    <w:p w:rsidR="004C7534" w:rsidRPr="001B7C8B" w:rsidRDefault="004C7534"/>
    <w:p w:rsidR="004C7534" w:rsidRPr="001B7C8B" w:rsidRDefault="004C7534" w:rsidP="00013C2B">
      <w:r w:rsidRPr="001B7C8B">
        <w:t xml:space="preserve">Начальник отдела </w:t>
      </w:r>
    </w:p>
    <w:p w:rsidR="004C7534" w:rsidRDefault="004C7534" w:rsidP="00013C2B">
      <w:r w:rsidRPr="001B7C8B">
        <w:t>муниципальной службы                                                                                                                                                      Агалакова И.В.</w:t>
      </w:r>
    </w:p>
    <w:p w:rsidR="004C7534" w:rsidRPr="00013C2B" w:rsidRDefault="004C7534"/>
    <w:sectPr w:rsidR="004C7534" w:rsidRPr="00013C2B" w:rsidSect="00FF16B2">
      <w:pgSz w:w="16838" w:h="11906" w:orient="landscape"/>
      <w:pgMar w:top="993" w:right="458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534" w:rsidRDefault="004C7534" w:rsidP="009A47BB">
      <w:r>
        <w:separator/>
      </w:r>
    </w:p>
  </w:endnote>
  <w:endnote w:type="continuationSeparator" w:id="0">
    <w:p w:rsidR="004C7534" w:rsidRDefault="004C7534" w:rsidP="009A4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534" w:rsidRDefault="004C7534" w:rsidP="009A47BB">
      <w:r>
        <w:separator/>
      </w:r>
    </w:p>
  </w:footnote>
  <w:footnote w:type="continuationSeparator" w:id="0">
    <w:p w:rsidR="004C7534" w:rsidRDefault="004C7534" w:rsidP="009A47BB">
      <w:r>
        <w:continuationSeparator/>
      </w:r>
    </w:p>
  </w:footnote>
  <w:footnote w:id="1">
    <w:p w:rsidR="004C7534" w:rsidRDefault="004C7534" w:rsidP="004132C6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C607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0A0C8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48D0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62A6D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8F299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98D2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C6CD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8ADA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B4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BBC6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F65F4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2272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CAF358A"/>
    <w:multiLevelType w:val="multilevel"/>
    <w:tmpl w:val="89DEAC48"/>
    <w:lvl w:ilvl="0">
      <w:start w:val="1"/>
      <w:numFmt w:val="decimal"/>
      <w:lvlText w:val="%1"/>
      <w:lvlJc w:val="left"/>
      <w:pPr>
        <w:tabs>
          <w:tab w:val="num" w:pos="578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643408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5A3090"/>
    <w:multiLevelType w:val="multilevel"/>
    <w:tmpl w:val="05E2240C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3F7928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71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7D306B"/>
    <w:multiLevelType w:val="multilevel"/>
    <w:tmpl w:val="05E2240C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E6815F1"/>
    <w:multiLevelType w:val="hybridMultilevel"/>
    <w:tmpl w:val="A45619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764948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BAA757B"/>
    <w:multiLevelType w:val="hybridMultilevel"/>
    <w:tmpl w:val="19A64CDC"/>
    <w:lvl w:ilvl="0" w:tplc="EB501A7C">
      <w:start w:val="1"/>
      <w:numFmt w:val="decimal"/>
      <w:lvlText w:val="%1"/>
      <w:lvlJc w:val="left"/>
      <w:pPr>
        <w:tabs>
          <w:tab w:val="num" w:pos="3712"/>
        </w:tabs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E0301E5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3012560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64B3FB4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66762D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8BE399D"/>
    <w:multiLevelType w:val="multilevel"/>
    <w:tmpl w:val="7778D74A"/>
    <w:lvl w:ilvl="0">
      <w:start w:val="1"/>
      <w:numFmt w:val="decimal"/>
      <w:lvlText w:val="%1"/>
      <w:lvlJc w:val="left"/>
      <w:pPr>
        <w:tabs>
          <w:tab w:val="num" w:pos="335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111F0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5762484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53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6202120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97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69C3BCE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2632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5A80297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9E44CF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C9B23ED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71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CC4321C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5910F2"/>
    <w:multiLevelType w:val="multilevel"/>
    <w:tmpl w:val="7778D74A"/>
    <w:lvl w:ilvl="0">
      <w:start w:val="1"/>
      <w:numFmt w:val="decimal"/>
      <w:lvlText w:val="%1"/>
      <w:lvlJc w:val="left"/>
      <w:pPr>
        <w:tabs>
          <w:tab w:val="num" w:pos="335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F802ADC"/>
    <w:multiLevelType w:val="multilevel"/>
    <w:tmpl w:val="77D46F18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8"/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12"/>
  </w:num>
  <w:num w:numId="8">
    <w:abstractNumId w:val="17"/>
  </w:num>
  <w:num w:numId="9">
    <w:abstractNumId w:val="28"/>
  </w:num>
  <w:num w:numId="10">
    <w:abstractNumId w:val="29"/>
  </w:num>
  <w:num w:numId="11">
    <w:abstractNumId w:val="22"/>
  </w:num>
  <w:num w:numId="12">
    <w:abstractNumId w:val="19"/>
  </w:num>
  <w:num w:numId="13">
    <w:abstractNumId w:val="31"/>
  </w:num>
  <w:num w:numId="14">
    <w:abstractNumId w:val="26"/>
  </w:num>
  <w:num w:numId="15">
    <w:abstractNumId w:val="10"/>
  </w:num>
  <w:num w:numId="16">
    <w:abstractNumId w:val="27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3"/>
  </w:num>
  <w:num w:numId="28">
    <w:abstractNumId w:val="13"/>
  </w:num>
  <w:num w:numId="29">
    <w:abstractNumId w:val="15"/>
  </w:num>
  <w:num w:numId="30">
    <w:abstractNumId w:val="23"/>
  </w:num>
  <w:num w:numId="31">
    <w:abstractNumId w:val="32"/>
  </w:num>
  <w:num w:numId="32">
    <w:abstractNumId w:val="25"/>
  </w:num>
  <w:num w:numId="33">
    <w:abstractNumId w:val="30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7BB"/>
    <w:rsid w:val="00001A23"/>
    <w:rsid w:val="0000231B"/>
    <w:rsid w:val="000029CD"/>
    <w:rsid w:val="00002FFD"/>
    <w:rsid w:val="00003023"/>
    <w:rsid w:val="0000528B"/>
    <w:rsid w:val="000056EA"/>
    <w:rsid w:val="00007132"/>
    <w:rsid w:val="00010696"/>
    <w:rsid w:val="00012415"/>
    <w:rsid w:val="00012554"/>
    <w:rsid w:val="000130E7"/>
    <w:rsid w:val="00013C2B"/>
    <w:rsid w:val="00013D0C"/>
    <w:rsid w:val="00014AFA"/>
    <w:rsid w:val="00015343"/>
    <w:rsid w:val="000163B9"/>
    <w:rsid w:val="00017384"/>
    <w:rsid w:val="000174F8"/>
    <w:rsid w:val="00020D18"/>
    <w:rsid w:val="0002101E"/>
    <w:rsid w:val="00023165"/>
    <w:rsid w:val="00023184"/>
    <w:rsid w:val="0002558C"/>
    <w:rsid w:val="000265D2"/>
    <w:rsid w:val="000270A7"/>
    <w:rsid w:val="000277E5"/>
    <w:rsid w:val="0003083D"/>
    <w:rsid w:val="00032888"/>
    <w:rsid w:val="00032BB3"/>
    <w:rsid w:val="00034D7A"/>
    <w:rsid w:val="00036AB5"/>
    <w:rsid w:val="00036DCA"/>
    <w:rsid w:val="000375FA"/>
    <w:rsid w:val="000379C9"/>
    <w:rsid w:val="00037E79"/>
    <w:rsid w:val="00042032"/>
    <w:rsid w:val="000428FB"/>
    <w:rsid w:val="000438CF"/>
    <w:rsid w:val="00043E76"/>
    <w:rsid w:val="00044921"/>
    <w:rsid w:val="00045744"/>
    <w:rsid w:val="000460B9"/>
    <w:rsid w:val="000461F7"/>
    <w:rsid w:val="00047D3B"/>
    <w:rsid w:val="000506E4"/>
    <w:rsid w:val="0005160E"/>
    <w:rsid w:val="00052A65"/>
    <w:rsid w:val="00052B41"/>
    <w:rsid w:val="00053220"/>
    <w:rsid w:val="00054B5F"/>
    <w:rsid w:val="00055E76"/>
    <w:rsid w:val="00055F11"/>
    <w:rsid w:val="00060100"/>
    <w:rsid w:val="00060278"/>
    <w:rsid w:val="00060978"/>
    <w:rsid w:val="00061A6D"/>
    <w:rsid w:val="00061B3C"/>
    <w:rsid w:val="00062CE1"/>
    <w:rsid w:val="00062E5A"/>
    <w:rsid w:val="000637F5"/>
    <w:rsid w:val="000648E5"/>
    <w:rsid w:val="00064B81"/>
    <w:rsid w:val="00065810"/>
    <w:rsid w:val="000707C4"/>
    <w:rsid w:val="00070D31"/>
    <w:rsid w:val="0007131C"/>
    <w:rsid w:val="00071B96"/>
    <w:rsid w:val="00071F48"/>
    <w:rsid w:val="000724CE"/>
    <w:rsid w:val="00073D1A"/>
    <w:rsid w:val="00074AE3"/>
    <w:rsid w:val="00074AEE"/>
    <w:rsid w:val="0007526A"/>
    <w:rsid w:val="00076354"/>
    <w:rsid w:val="0007747A"/>
    <w:rsid w:val="00081694"/>
    <w:rsid w:val="00081A89"/>
    <w:rsid w:val="00082AA6"/>
    <w:rsid w:val="00083C99"/>
    <w:rsid w:val="00085270"/>
    <w:rsid w:val="00085657"/>
    <w:rsid w:val="000902ED"/>
    <w:rsid w:val="00091881"/>
    <w:rsid w:val="00091BF7"/>
    <w:rsid w:val="00092699"/>
    <w:rsid w:val="000939A9"/>
    <w:rsid w:val="00093CEC"/>
    <w:rsid w:val="0009434A"/>
    <w:rsid w:val="00095B28"/>
    <w:rsid w:val="000963FB"/>
    <w:rsid w:val="00096486"/>
    <w:rsid w:val="00096E66"/>
    <w:rsid w:val="00097BBD"/>
    <w:rsid w:val="000A1698"/>
    <w:rsid w:val="000A4084"/>
    <w:rsid w:val="000A4D35"/>
    <w:rsid w:val="000A5C24"/>
    <w:rsid w:val="000A650D"/>
    <w:rsid w:val="000B033D"/>
    <w:rsid w:val="000B1F28"/>
    <w:rsid w:val="000B3A84"/>
    <w:rsid w:val="000B4CEE"/>
    <w:rsid w:val="000B513B"/>
    <w:rsid w:val="000B7674"/>
    <w:rsid w:val="000C4B7A"/>
    <w:rsid w:val="000C4BB9"/>
    <w:rsid w:val="000C5076"/>
    <w:rsid w:val="000C54FE"/>
    <w:rsid w:val="000C7DB8"/>
    <w:rsid w:val="000D1587"/>
    <w:rsid w:val="000D1D02"/>
    <w:rsid w:val="000D3886"/>
    <w:rsid w:val="000D48FE"/>
    <w:rsid w:val="000D72EB"/>
    <w:rsid w:val="000E0E23"/>
    <w:rsid w:val="000E17EB"/>
    <w:rsid w:val="000E1990"/>
    <w:rsid w:val="000E1D59"/>
    <w:rsid w:val="000E1FC6"/>
    <w:rsid w:val="000E2316"/>
    <w:rsid w:val="000E2615"/>
    <w:rsid w:val="000E69A8"/>
    <w:rsid w:val="000E70B1"/>
    <w:rsid w:val="000E7482"/>
    <w:rsid w:val="000E74DE"/>
    <w:rsid w:val="000F01AD"/>
    <w:rsid w:val="000F1678"/>
    <w:rsid w:val="000F1BE2"/>
    <w:rsid w:val="000F2309"/>
    <w:rsid w:val="000F32D0"/>
    <w:rsid w:val="000F4072"/>
    <w:rsid w:val="000F4C7C"/>
    <w:rsid w:val="000F5440"/>
    <w:rsid w:val="0010124D"/>
    <w:rsid w:val="001039EC"/>
    <w:rsid w:val="00103CA3"/>
    <w:rsid w:val="00104178"/>
    <w:rsid w:val="001043D0"/>
    <w:rsid w:val="0010539A"/>
    <w:rsid w:val="00106005"/>
    <w:rsid w:val="001062ED"/>
    <w:rsid w:val="001067B5"/>
    <w:rsid w:val="0010749C"/>
    <w:rsid w:val="0010790B"/>
    <w:rsid w:val="00111472"/>
    <w:rsid w:val="00111AE9"/>
    <w:rsid w:val="00112752"/>
    <w:rsid w:val="001130B7"/>
    <w:rsid w:val="00113FE0"/>
    <w:rsid w:val="00115F18"/>
    <w:rsid w:val="00116247"/>
    <w:rsid w:val="00116F4A"/>
    <w:rsid w:val="00120D57"/>
    <w:rsid w:val="00122235"/>
    <w:rsid w:val="00122EE2"/>
    <w:rsid w:val="0012485B"/>
    <w:rsid w:val="00126704"/>
    <w:rsid w:val="001341EB"/>
    <w:rsid w:val="00134329"/>
    <w:rsid w:val="00134507"/>
    <w:rsid w:val="00135B2E"/>
    <w:rsid w:val="001365ED"/>
    <w:rsid w:val="00137430"/>
    <w:rsid w:val="0014093D"/>
    <w:rsid w:val="00142E7C"/>
    <w:rsid w:val="00142F9F"/>
    <w:rsid w:val="001431D3"/>
    <w:rsid w:val="00143FB4"/>
    <w:rsid w:val="00145F29"/>
    <w:rsid w:val="001478B0"/>
    <w:rsid w:val="0015081F"/>
    <w:rsid w:val="0015126E"/>
    <w:rsid w:val="00151863"/>
    <w:rsid w:val="001519C0"/>
    <w:rsid w:val="00151B8D"/>
    <w:rsid w:val="00151FA0"/>
    <w:rsid w:val="00152DCB"/>
    <w:rsid w:val="00153130"/>
    <w:rsid w:val="00153FE5"/>
    <w:rsid w:val="00154619"/>
    <w:rsid w:val="00154C01"/>
    <w:rsid w:val="0015625A"/>
    <w:rsid w:val="00157918"/>
    <w:rsid w:val="00157F70"/>
    <w:rsid w:val="00161D2B"/>
    <w:rsid w:val="0016249E"/>
    <w:rsid w:val="001627E6"/>
    <w:rsid w:val="00163325"/>
    <w:rsid w:val="00164D3C"/>
    <w:rsid w:val="00164FAD"/>
    <w:rsid w:val="00165BD6"/>
    <w:rsid w:val="00172CF9"/>
    <w:rsid w:val="00172FFA"/>
    <w:rsid w:val="001740F8"/>
    <w:rsid w:val="001745BD"/>
    <w:rsid w:val="0017582F"/>
    <w:rsid w:val="00175B99"/>
    <w:rsid w:val="00176870"/>
    <w:rsid w:val="00177E73"/>
    <w:rsid w:val="00181A8F"/>
    <w:rsid w:val="001826E2"/>
    <w:rsid w:val="00183144"/>
    <w:rsid w:val="00183A33"/>
    <w:rsid w:val="001853EF"/>
    <w:rsid w:val="001853FB"/>
    <w:rsid w:val="00185668"/>
    <w:rsid w:val="00185DB0"/>
    <w:rsid w:val="0018687E"/>
    <w:rsid w:val="00186BC0"/>
    <w:rsid w:val="00186ED4"/>
    <w:rsid w:val="00186F07"/>
    <w:rsid w:val="0018721A"/>
    <w:rsid w:val="0019039B"/>
    <w:rsid w:val="00190E7A"/>
    <w:rsid w:val="00191AC4"/>
    <w:rsid w:val="00192B84"/>
    <w:rsid w:val="001936FF"/>
    <w:rsid w:val="00195660"/>
    <w:rsid w:val="0019574C"/>
    <w:rsid w:val="001957FF"/>
    <w:rsid w:val="001958B3"/>
    <w:rsid w:val="001A0F30"/>
    <w:rsid w:val="001A323D"/>
    <w:rsid w:val="001A337B"/>
    <w:rsid w:val="001A36B9"/>
    <w:rsid w:val="001A4909"/>
    <w:rsid w:val="001A68F3"/>
    <w:rsid w:val="001A6A2F"/>
    <w:rsid w:val="001A784D"/>
    <w:rsid w:val="001A7ED0"/>
    <w:rsid w:val="001B138F"/>
    <w:rsid w:val="001B170E"/>
    <w:rsid w:val="001B26B2"/>
    <w:rsid w:val="001B2C4A"/>
    <w:rsid w:val="001B332D"/>
    <w:rsid w:val="001B33A6"/>
    <w:rsid w:val="001B53BF"/>
    <w:rsid w:val="001B55FB"/>
    <w:rsid w:val="001B6B25"/>
    <w:rsid w:val="001B7C8B"/>
    <w:rsid w:val="001C2514"/>
    <w:rsid w:val="001C260A"/>
    <w:rsid w:val="001C2F29"/>
    <w:rsid w:val="001C31E1"/>
    <w:rsid w:val="001C4945"/>
    <w:rsid w:val="001C599A"/>
    <w:rsid w:val="001C624A"/>
    <w:rsid w:val="001C6B1C"/>
    <w:rsid w:val="001C7EAC"/>
    <w:rsid w:val="001C7EC2"/>
    <w:rsid w:val="001D310D"/>
    <w:rsid w:val="001D36CC"/>
    <w:rsid w:val="001D46CF"/>
    <w:rsid w:val="001D4A70"/>
    <w:rsid w:val="001D59C3"/>
    <w:rsid w:val="001D5B5E"/>
    <w:rsid w:val="001D63C0"/>
    <w:rsid w:val="001D64B3"/>
    <w:rsid w:val="001D66AD"/>
    <w:rsid w:val="001D67D1"/>
    <w:rsid w:val="001E0C68"/>
    <w:rsid w:val="001E1AE8"/>
    <w:rsid w:val="001E1FC3"/>
    <w:rsid w:val="001E2F47"/>
    <w:rsid w:val="001E30A0"/>
    <w:rsid w:val="001E3656"/>
    <w:rsid w:val="001E6E56"/>
    <w:rsid w:val="001E6F30"/>
    <w:rsid w:val="001E71D7"/>
    <w:rsid w:val="001F296A"/>
    <w:rsid w:val="001F2AF3"/>
    <w:rsid w:val="001F4258"/>
    <w:rsid w:val="001F4BAB"/>
    <w:rsid w:val="001F4D87"/>
    <w:rsid w:val="001F72A8"/>
    <w:rsid w:val="001F7383"/>
    <w:rsid w:val="00200361"/>
    <w:rsid w:val="00200AF3"/>
    <w:rsid w:val="00201619"/>
    <w:rsid w:val="002023B0"/>
    <w:rsid w:val="00204159"/>
    <w:rsid w:val="0020494C"/>
    <w:rsid w:val="00204D8F"/>
    <w:rsid w:val="002054A9"/>
    <w:rsid w:val="00207221"/>
    <w:rsid w:val="00207E23"/>
    <w:rsid w:val="002100E5"/>
    <w:rsid w:val="00211F3B"/>
    <w:rsid w:val="00216E1C"/>
    <w:rsid w:val="00217B2B"/>
    <w:rsid w:val="00222BC2"/>
    <w:rsid w:val="00224523"/>
    <w:rsid w:val="00224AFE"/>
    <w:rsid w:val="002263AD"/>
    <w:rsid w:val="0022733B"/>
    <w:rsid w:val="00227380"/>
    <w:rsid w:val="00230850"/>
    <w:rsid w:val="002310D9"/>
    <w:rsid w:val="00232013"/>
    <w:rsid w:val="002329BF"/>
    <w:rsid w:val="00232A56"/>
    <w:rsid w:val="00233C83"/>
    <w:rsid w:val="00233CA2"/>
    <w:rsid w:val="00234242"/>
    <w:rsid w:val="00234CD3"/>
    <w:rsid w:val="002353AF"/>
    <w:rsid w:val="002358CC"/>
    <w:rsid w:val="00235A0B"/>
    <w:rsid w:val="00240D70"/>
    <w:rsid w:val="00241086"/>
    <w:rsid w:val="002429C5"/>
    <w:rsid w:val="002431F3"/>
    <w:rsid w:val="00243A66"/>
    <w:rsid w:val="00243F94"/>
    <w:rsid w:val="00244FA4"/>
    <w:rsid w:val="00245C1F"/>
    <w:rsid w:val="00252F6B"/>
    <w:rsid w:val="002560F7"/>
    <w:rsid w:val="00257EDA"/>
    <w:rsid w:val="0026039B"/>
    <w:rsid w:val="0026444E"/>
    <w:rsid w:val="0026699F"/>
    <w:rsid w:val="00267875"/>
    <w:rsid w:val="00267FF0"/>
    <w:rsid w:val="002702CC"/>
    <w:rsid w:val="00270F4C"/>
    <w:rsid w:val="002710BD"/>
    <w:rsid w:val="002720A1"/>
    <w:rsid w:val="00272D16"/>
    <w:rsid w:val="002736D8"/>
    <w:rsid w:val="00273A58"/>
    <w:rsid w:val="00281272"/>
    <w:rsid w:val="002818B0"/>
    <w:rsid w:val="002822A9"/>
    <w:rsid w:val="00285342"/>
    <w:rsid w:val="00286DA9"/>
    <w:rsid w:val="002903D9"/>
    <w:rsid w:val="00290829"/>
    <w:rsid w:val="002918A4"/>
    <w:rsid w:val="002943A3"/>
    <w:rsid w:val="00294859"/>
    <w:rsid w:val="0029487A"/>
    <w:rsid w:val="00295639"/>
    <w:rsid w:val="00296570"/>
    <w:rsid w:val="002A116F"/>
    <w:rsid w:val="002A2F42"/>
    <w:rsid w:val="002A3FC3"/>
    <w:rsid w:val="002A447C"/>
    <w:rsid w:val="002A49AD"/>
    <w:rsid w:val="002A4C01"/>
    <w:rsid w:val="002A4D6D"/>
    <w:rsid w:val="002A584A"/>
    <w:rsid w:val="002A72E2"/>
    <w:rsid w:val="002A77BF"/>
    <w:rsid w:val="002A7B67"/>
    <w:rsid w:val="002B0185"/>
    <w:rsid w:val="002B0E9A"/>
    <w:rsid w:val="002B16B5"/>
    <w:rsid w:val="002B238C"/>
    <w:rsid w:val="002B4EAE"/>
    <w:rsid w:val="002C08EE"/>
    <w:rsid w:val="002C184B"/>
    <w:rsid w:val="002C2497"/>
    <w:rsid w:val="002C2574"/>
    <w:rsid w:val="002C25EA"/>
    <w:rsid w:val="002C3628"/>
    <w:rsid w:val="002C3E7D"/>
    <w:rsid w:val="002C4C65"/>
    <w:rsid w:val="002C51E6"/>
    <w:rsid w:val="002C6542"/>
    <w:rsid w:val="002C6934"/>
    <w:rsid w:val="002D0BDB"/>
    <w:rsid w:val="002D28F1"/>
    <w:rsid w:val="002D29AB"/>
    <w:rsid w:val="002D304D"/>
    <w:rsid w:val="002D4B6D"/>
    <w:rsid w:val="002D6C19"/>
    <w:rsid w:val="002D74D9"/>
    <w:rsid w:val="002E0ED8"/>
    <w:rsid w:val="002E0F09"/>
    <w:rsid w:val="002E2580"/>
    <w:rsid w:val="002E272C"/>
    <w:rsid w:val="002E28EC"/>
    <w:rsid w:val="002E357E"/>
    <w:rsid w:val="002E39CA"/>
    <w:rsid w:val="002E4413"/>
    <w:rsid w:val="002E4610"/>
    <w:rsid w:val="002E48D6"/>
    <w:rsid w:val="002E6647"/>
    <w:rsid w:val="002F0EE5"/>
    <w:rsid w:val="002F19CB"/>
    <w:rsid w:val="002F2861"/>
    <w:rsid w:val="002F4B46"/>
    <w:rsid w:val="002F4EF7"/>
    <w:rsid w:val="002F760B"/>
    <w:rsid w:val="002F760E"/>
    <w:rsid w:val="002F7B09"/>
    <w:rsid w:val="002F7B14"/>
    <w:rsid w:val="00300087"/>
    <w:rsid w:val="003002C8"/>
    <w:rsid w:val="003004F9"/>
    <w:rsid w:val="003008D6"/>
    <w:rsid w:val="00301572"/>
    <w:rsid w:val="0030349C"/>
    <w:rsid w:val="00303A66"/>
    <w:rsid w:val="0030516F"/>
    <w:rsid w:val="00310757"/>
    <w:rsid w:val="003107B4"/>
    <w:rsid w:val="00313AA9"/>
    <w:rsid w:val="0031481F"/>
    <w:rsid w:val="00315F8E"/>
    <w:rsid w:val="00316B1F"/>
    <w:rsid w:val="00317E88"/>
    <w:rsid w:val="0032046F"/>
    <w:rsid w:val="0032171C"/>
    <w:rsid w:val="0032173A"/>
    <w:rsid w:val="003226D4"/>
    <w:rsid w:val="00324416"/>
    <w:rsid w:val="003257DB"/>
    <w:rsid w:val="00326563"/>
    <w:rsid w:val="003268E8"/>
    <w:rsid w:val="00326AA4"/>
    <w:rsid w:val="003310D3"/>
    <w:rsid w:val="00333CDB"/>
    <w:rsid w:val="00334209"/>
    <w:rsid w:val="00334995"/>
    <w:rsid w:val="00334DAF"/>
    <w:rsid w:val="0033500C"/>
    <w:rsid w:val="00335749"/>
    <w:rsid w:val="003366F7"/>
    <w:rsid w:val="003372E6"/>
    <w:rsid w:val="00337781"/>
    <w:rsid w:val="00340739"/>
    <w:rsid w:val="00341BD2"/>
    <w:rsid w:val="00342846"/>
    <w:rsid w:val="003431DE"/>
    <w:rsid w:val="00343323"/>
    <w:rsid w:val="00343A0A"/>
    <w:rsid w:val="00344254"/>
    <w:rsid w:val="0034459B"/>
    <w:rsid w:val="003445E3"/>
    <w:rsid w:val="00346040"/>
    <w:rsid w:val="00346106"/>
    <w:rsid w:val="0034612D"/>
    <w:rsid w:val="00346ACF"/>
    <w:rsid w:val="00347433"/>
    <w:rsid w:val="0034787C"/>
    <w:rsid w:val="00347B0B"/>
    <w:rsid w:val="003500B0"/>
    <w:rsid w:val="0035047D"/>
    <w:rsid w:val="00351747"/>
    <w:rsid w:val="003518A0"/>
    <w:rsid w:val="00351C5B"/>
    <w:rsid w:val="00351DA2"/>
    <w:rsid w:val="0035458B"/>
    <w:rsid w:val="0035508A"/>
    <w:rsid w:val="003557AF"/>
    <w:rsid w:val="00356B2B"/>
    <w:rsid w:val="00357231"/>
    <w:rsid w:val="0035764F"/>
    <w:rsid w:val="003577AE"/>
    <w:rsid w:val="00360DED"/>
    <w:rsid w:val="00361010"/>
    <w:rsid w:val="003613C0"/>
    <w:rsid w:val="0036173F"/>
    <w:rsid w:val="003636CB"/>
    <w:rsid w:val="003639A8"/>
    <w:rsid w:val="00364922"/>
    <w:rsid w:val="00365304"/>
    <w:rsid w:val="00365A29"/>
    <w:rsid w:val="00367A41"/>
    <w:rsid w:val="003704AA"/>
    <w:rsid w:val="003707E9"/>
    <w:rsid w:val="003710C7"/>
    <w:rsid w:val="003713BA"/>
    <w:rsid w:val="00374596"/>
    <w:rsid w:val="003749B1"/>
    <w:rsid w:val="003749D1"/>
    <w:rsid w:val="00374E7A"/>
    <w:rsid w:val="0037553A"/>
    <w:rsid w:val="00376C74"/>
    <w:rsid w:val="00376CD4"/>
    <w:rsid w:val="003772BD"/>
    <w:rsid w:val="0037764D"/>
    <w:rsid w:val="0038032F"/>
    <w:rsid w:val="003832E2"/>
    <w:rsid w:val="003845CF"/>
    <w:rsid w:val="00385066"/>
    <w:rsid w:val="0038517C"/>
    <w:rsid w:val="003861EC"/>
    <w:rsid w:val="0038791B"/>
    <w:rsid w:val="00392979"/>
    <w:rsid w:val="00395113"/>
    <w:rsid w:val="00395348"/>
    <w:rsid w:val="00396702"/>
    <w:rsid w:val="0039757C"/>
    <w:rsid w:val="003A1066"/>
    <w:rsid w:val="003A1BCA"/>
    <w:rsid w:val="003A21EC"/>
    <w:rsid w:val="003A3F65"/>
    <w:rsid w:val="003A4E5D"/>
    <w:rsid w:val="003A518C"/>
    <w:rsid w:val="003A5650"/>
    <w:rsid w:val="003A7428"/>
    <w:rsid w:val="003B061B"/>
    <w:rsid w:val="003B1D59"/>
    <w:rsid w:val="003B22DD"/>
    <w:rsid w:val="003B2DD4"/>
    <w:rsid w:val="003B2DEF"/>
    <w:rsid w:val="003B2DF0"/>
    <w:rsid w:val="003B4B9F"/>
    <w:rsid w:val="003B4E0A"/>
    <w:rsid w:val="003B500F"/>
    <w:rsid w:val="003B64F1"/>
    <w:rsid w:val="003B6714"/>
    <w:rsid w:val="003B6B4A"/>
    <w:rsid w:val="003B6D5A"/>
    <w:rsid w:val="003B7998"/>
    <w:rsid w:val="003C0B7C"/>
    <w:rsid w:val="003C3F41"/>
    <w:rsid w:val="003C3FC6"/>
    <w:rsid w:val="003C4645"/>
    <w:rsid w:val="003C4ADB"/>
    <w:rsid w:val="003C5118"/>
    <w:rsid w:val="003C640D"/>
    <w:rsid w:val="003C6618"/>
    <w:rsid w:val="003C732A"/>
    <w:rsid w:val="003C7796"/>
    <w:rsid w:val="003D016D"/>
    <w:rsid w:val="003D2441"/>
    <w:rsid w:val="003D26AD"/>
    <w:rsid w:val="003D2C74"/>
    <w:rsid w:val="003D2DCA"/>
    <w:rsid w:val="003D2DD0"/>
    <w:rsid w:val="003D383D"/>
    <w:rsid w:val="003D3AD3"/>
    <w:rsid w:val="003D7D77"/>
    <w:rsid w:val="003E029A"/>
    <w:rsid w:val="003E211A"/>
    <w:rsid w:val="003E214C"/>
    <w:rsid w:val="003E26C3"/>
    <w:rsid w:val="003E32B5"/>
    <w:rsid w:val="003E5C53"/>
    <w:rsid w:val="003E61BE"/>
    <w:rsid w:val="003E7181"/>
    <w:rsid w:val="003E72FB"/>
    <w:rsid w:val="003E7E13"/>
    <w:rsid w:val="003F0646"/>
    <w:rsid w:val="003F0C41"/>
    <w:rsid w:val="003F16DA"/>
    <w:rsid w:val="003F291D"/>
    <w:rsid w:val="003F29D4"/>
    <w:rsid w:val="003F3396"/>
    <w:rsid w:val="003F3816"/>
    <w:rsid w:val="003F4B81"/>
    <w:rsid w:val="003F5658"/>
    <w:rsid w:val="003F6A1C"/>
    <w:rsid w:val="003F6AE8"/>
    <w:rsid w:val="003F6DA1"/>
    <w:rsid w:val="003F7850"/>
    <w:rsid w:val="003F7DA0"/>
    <w:rsid w:val="0040064B"/>
    <w:rsid w:val="00400ED4"/>
    <w:rsid w:val="00401CE5"/>
    <w:rsid w:val="004033EE"/>
    <w:rsid w:val="0040383A"/>
    <w:rsid w:val="004052F5"/>
    <w:rsid w:val="0040599D"/>
    <w:rsid w:val="00406B66"/>
    <w:rsid w:val="0040712F"/>
    <w:rsid w:val="004102FD"/>
    <w:rsid w:val="0041073F"/>
    <w:rsid w:val="00411408"/>
    <w:rsid w:val="00412466"/>
    <w:rsid w:val="004132C6"/>
    <w:rsid w:val="00414EB6"/>
    <w:rsid w:val="004159DB"/>
    <w:rsid w:val="00417B90"/>
    <w:rsid w:val="00417EB8"/>
    <w:rsid w:val="00420AA8"/>
    <w:rsid w:val="00420C3E"/>
    <w:rsid w:val="00420C54"/>
    <w:rsid w:val="00420DB0"/>
    <w:rsid w:val="00420EE3"/>
    <w:rsid w:val="004214A3"/>
    <w:rsid w:val="00422B43"/>
    <w:rsid w:val="00422B56"/>
    <w:rsid w:val="004245F2"/>
    <w:rsid w:val="00424DD3"/>
    <w:rsid w:val="00426595"/>
    <w:rsid w:val="004303A9"/>
    <w:rsid w:val="00431860"/>
    <w:rsid w:val="00432265"/>
    <w:rsid w:val="00432988"/>
    <w:rsid w:val="00433F29"/>
    <w:rsid w:val="004345AF"/>
    <w:rsid w:val="00434B3C"/>
    <w:rsid w:val="00434FB2"/>
    <w:rsid w:val="004352A1"/>
    <w:rsid w:val="0043608C"/>
    <w:rsid w:val="004367EB"/>
    <w:rsid w:val="0043703A"/>
    <w:rsid w:val="00437090"/>
    <w:rsid w:val="00437449"/>
    <w:rsid w:val="00437581"/>
    <w:rsid w:val="00441382"/>
    <w:rsid w:val="004416C3"/>
    <w:rsid w:val="00443595"/>
    <w:rsid w:val="00443BCB"/>
    <w:rsid w:val="00444344"/>
    <w:rsid w:val="00444894"/>
    <w:rsid w:val="00446E4F"/>
    <w:rsid w:val="004476AE"/>
    <w:rsid w:val="00447EC4"/>
    <w:rsid w:val="00451362"/>
    <w:rsid w:val="00451563"/>
    <w:rsid w:val="004526A0"/>
    <w:rsid w:val="00452C8A"/>
    <w:rsid w:val="004531B8"/>
    <w:rsid w:val="004536E5"/>
    <w:rsid w:val="004547DC"/>
    <w:rsid w:val="00454DC7"/>
    <w:rsid w:val="00455933"/>
    <w:rsid w:val="0045624B"/>
    <w:rsid w:val="004565B8"/>
    <w:rsid w:val="00456D5A"/>
    <w:rsid w:val="00460AB3"/>
    <w:rsid w:val="00460B5C"/>
    <w:rsid w:val="00461CFE"/>
    <w:rsid w:val="00462427"/>
    <w:rsid w:val="0046376C"/>
    <w:rsid w:val="00464BDF"/>
    <w:rsid w:val="00465A68"/>
    <w:rsid w:val="004670C0"/>
    <w:rsid w:val="0047152F"/>
    <w:rsid w:val="0047170A"/>
    <w:rsid w:val="00472BF2"/>
    <w:rsid w:val="0047435D"/>
    <w:rsid w:val="00474D74"/>
    <w:rsid w:val="00474F4D"/>
    <w:rsid w:val="00475DB9"/>
    <w:rsid w:val="00477014"/>
    <w:rsid w:val="00480DFC"/>
    <w:rsid w:val="00481C22"/>
    <w:rsid w:val="0048437D"/>
    <w:rsid w:val="00484B58"/>
    <w:rsid w:val="00486548"/>
    <w:rsid w:val="004866A9"/>
    <w:rsid w:val="00490E4B"/>
    <w:rsid w:val="00491842"/>
    <w:rsid w:val="00491B9D"/>
    <w:rsid w:val="00492B22"/>
    <w:rsid w:val="00492CE9"/>
    <w:rsid w:val="00494DB9"/>
    <w:rsid w:val="004A07BA"/>
    <w:rsid w:val="004A07BF"/>
    <w:rsid w:val="004A2755"/>
    <w:rsid w:val="004A28C7"/>
    <w:rsid w:val="004A2C96"/>
    <w:rsid w:val="004A3E46"/>
    <w:rsid w:val="004A4B22"/>
    <w:rsid w:val="004A608E"/>
    <w:rsid w:val="004A6363"/>
    <w:rsid w:val="004A7A88"/>
    <w:rsid w:val="004B03D4"/>
    <w:rsid w:val="004B05B8"/>
    <w:rsid w:val="004B0DD7"/>
    <w:rsid w:val="004B1E2D"/>
    <w:rsid w:val="004B3956"/>
    <w:rsid w:val="004B40C2"/>
    <w:rsid w:val="004B6D60"/>
    <w:rsid w:val="004B6EA5"/>
    <w:rsid w:val="004B7220"/>
    <w:rsid w:val="004B7BE9"/>
    <w:rsid w:val="004B7CC5"/>
    <w:rsid w:val="004B7F72"/>
    <w:rsid w:val="004C1A7E"/>
    <w:rsid w:val="004C3F4F"/>
    <w:rsid w:val="004C58C0"/>
    <w:rsid w:val="004C6192"/>
    <w:rsid w:val="004C7534"/>
    <w:rsid w:val="004C7DAA"/>
    <w:rsid w:val="004D1642"/>
    <w:rsid w:val="004D2D52"/>
    <w:rsid w:val="004D6731"/>
    <w:rsid w:val="004D7D5C"/>
    <w:rsid w:val="004E1B1B"/>
    <w:rsid w:val="004E29F2"/>
    <w:rsid w:val="004E3259"/>
    <w:rsid w:val="004E4EEA"/>
    <w:rsid w:val="004E5457"/>
    <w:rsid w:val="004E6173"/>
    <w:rsid w:val="004E69DD"/>
    <w:rsid w:val="004F0399"/>
    <w:rsid w:val="004F286C"/>
    <w:rsid w:val="004F307F"/>
    <w:rsid w:val="004F3990"/>
    <w:rsid w:val="004F46AB"/>
    <w:rsid w:val="004F4B0C"/>
    <w:rsid w:val="004F4CD6"/>
    <w:rsid w:val="004F5ADA"/>
    <w:rsid w:val="004F7A34"/>
    <w:rsid w:val="00501C7E"/>
    <w:rsid w:val="0050255B"/>
    <w:rsid w:val="005032F6"/>
    <w:rsid w:val="00503F3A"/>
    <w:rsid w:val="00504B12"/>
    <w:rsid w:val="005077ED"/>
    <w:rsid w:val="00512283"/>
    <w:rsid w:val="0051286A"/>
    <w:rsid w:val="005128B5"/>
    <w:rsid w:val="00513F28"/>
    <w:rsid w:val="005140C9"/>
    <w:rsid w:val="00514ECA"/>
    <w:rsid w:val="00515446"/>
    <w:rsid w:val="00516AD9"/>
    <w:rsid w:val="00520036"/>
    <w:rsid w:val="0052156F"/>
    <w:rsid w:val="005225F7"/>
    <w:rsid w:val="00524107"/>
    <w:rsid w:val="00524F64"/>
    <w:rsid w:val="00525102"/>
    <w:rsid w:val="00526B98"/>
    <w:rsid w:val="00526CD1"/>
    <w:rsid w:val="00531866"/>
    <w:rsid w:val="00531FC3"/>
    <w:rsid w:val="00532F02"/>
    <w:rsid w:val="0053386C"/>
    <w:rsid w:val="00533C8A"/>
    <w:rsid w:val="005353D1"/>
    <w:rsid w:val="00535C0B"/>
    <w:rsid w:val="005365BC"/>
    <w:rsid w:val="00536FCF"/>
    <w:rsid w:val="00537CD2"/>
    <w:rsid w:val="00537D7B"/>
    <w:rsid w:val="00537EBF"/>
    <w:rsid w:val="00540329"/>
    <w:rsid w:val="0054162F"/>
    <w:rsid w:val="00541975"/>
    <w:rsid w:val="005424BE"/>
    <w:rsid w:val="00542D10"/>
    <w:rsid w:val="00543AC1"/>
    <w:rsid w:val="00544715"/>
    <w:rsid w:val="00544BEA"/>
    <w:rsid w:val="005456C6"/>
    <w:rsid w:val="00547334"/>
    <w:rsid w:val="005517A7"/>
    <w:rsid w:val="00551943"/>
    <w:rsid w:val="00553149"/>
    <w:rsid w:val="005532A9"/>
    <w:rsid w:val="00554E79"/>
    <w:rsid w:val="005604B9"/>
    <w:rsid w:val="00562E7F"/>
    <w:rsid w:val="0056465F"/>
    <w:rsid w:val="00564FD9"/>
    <w:rsid w:val="005674AD"/>
    <w:rsid w:val="00567A94"/>
    <w:rsid w:val="005710A4"/>
    <w:rsid w:val="00573DC0"/>
    <w:rsid w:val="00573F79"/>
    <w:rsid w:val="00574569"/>
    <w:rsid w:val="005753D1"/>
    <w:rsid w:val="00575C72"/>
    <w:rsid w:val="00576857"/>
    <w:rsid w:val="00576AC2"/>
    <w:rsid w:val="0058068D"/>
    <w:rsid w:val="005806B9"/>
    <w:rsid w:val="00580A21"/>
    <w:rsid w:val="00580D5B"/>
    <w:rsid w:val="00581714"/>
    <w:rsid w:val="005818B3"/>
    <w:rsid w:val="005819CB"/>
    <w:rsid w:val="00581E93"/>
    <w:rsid w:val="00583DA4"/>
    <w:rsid w:val="0058434E"/>
    <w:rsid w:val="00584ADF"/>
    <w:rsid w:val="00584CC6"/>
    <w:rsid w:val="00586368"/>
    <w:rsid w:val="00586457"/>
    <w:rsid w:val="00587CB4"/>
    <w:rsid w:val="00587D28"/>
    <w:rsid w:val="0059064E"/>
    <w:rsid w:val="00591DF3"/>
    <w:rsid w:val="00591E5E"/>
    <w:rsid w:val="00593106"/>
    <w:rsid w:val="00593774"/>
    <w:rsid w:val="00594A72"/>
    <w:rsid w:val="0059529C"/>
    <w:rsid w:val="00596390"/>
    <w:rsid w:val="005969D6"/>
    <w:rsid w:val="005969F6"/>
    <w:rsid w:val="00596A46"/>
    <w:rsid w:val="00596CD9"/>
    <w:rsid w:val="0059736A"/>
    <w:rsid w:val="005979E2"/>
    <w:rsid w:val="005A087D"/>
    <w:rsid w:val="005A123E"/>
    <w:rsid w:val="005A13C1"/>
    <w:rsid w:val="005A14FF"/>
    <w:rsid w:val="005A28E5"/>
    <w:rsid w:val="005A4C83"/>
    <w:rsid w:val="005A51AA"/>
    <w:rsid w:val="005A72B5"/>
    <w:rsid w:val="005A7608"/>
    <w:rsid w:val="005A7859"/>
    <w:rsid w:val="005A7A00"/>
    <w:rsid w:val="005A7F03"/>
    <w:rsid w:val="005B0C49"/>
    <w:rsid w:val="005B121D"/>
    <w:rsid w:val="005B2F54"/>
    <w:rsid w:val="005B4CE2"/>
    <w:rsid w:val="005B519D"/>
    <w:rsid w:val="005B5AC0"/>
    <w:rsid w:val="005B5F0A"/>
    <w:rsid w:val="005B6F15"/>
    <w:rsid w:val="005B749C"/>
    <w:rsid w:val="005B7695"/>
    <w:rsid w:val="005C017C"/>
    <w:rsid w:val="005C3145"/>
    <w:rsid w:val="005C31A8"/>
    <w:rsid w:val="005C3FFD"/>
    <w:rsid w:val="005C4E3A"/>
    <w:rsid w:val="005C4F31"/>
    <w:rsid w:val="005C5A44"/>
    <w:rsid w:val="005C70F2"/>
    <w:rsid w:val="005C7691"/>
    <w:rsid w:val="005D0B19"/>
    <w:rsid w:val="005D0DA7"/>
    <w:rsid w:val="005D16F2"/>
    <w:rsid w:val="005D18FE"/>
    <w:rsid w:val="005D2389"/>
    <w:rsid w:val="005D3163"/>
    <w:rsid w:val="005D3ECF"/>
    <w:rsid w:val="005D4646"/>
    <w:rsid w:val="005D4C44"/>
    <w:rsid w:val="005D619F"/>
    <w:rsid w:val="005D61C4"/>
    <w:rsid w:val="005D66AB"/>
    <w:rsid w:val="005D69F6"/>
    <w:rsid w:val="005D6D54"/>
    <w:rsid w:val="005D77C9"/>
    <w:rsid w:val="005E0A7C"/>
    <w:rsid w:val="005E1097"/>
    <w:rsid w:val="005E1930"/>
    <w:rsid w:val="005E2381"/>
    <w:rsid w:val="005E2951"/>
    <w:rsid w:val="005E2C43"/>
    <w:rsid w:val="005E35A1"/>
    <w:rsid w:val="005E3B91"/>
    <w:rsid w:val="005E6536"/>
    <w:rsid w:val="005E6864"/>
    <w:rsid w:val="005E6B0D"/>
    <w:rsid w:val="005E6DA1"/>
    <w:rsid w:val="005F0618"/>
    <w:rsid w:val="005F1CB2"/>
    <w:rsid w:val="005F1EA2"/>
    <w:rsid w:val="005F3B13"/>
    <w:rsid w:val="005F4EBB"/>
    <w:rsid w:val="005F50A2"/>
    <w:rsid w:val="005F56EC"/>
    <w:rsid w:val="005F6B1E"/>
    <w:rsid w:val="00600243"/>
    <w:rsid w:val="00603262"/>
    <w:rsid w:val="00603ADA"/>
    <w:rsid w:val="0060442B"/>
    <w:rsid w:val="00604516"/>
    <w:rsid w:val="00604720"/>
    <w:rsid w:val="006079A1"/>
    <w:rsid w:val="00610556"/>
    <w:rsid w:val="0061130F"/>
    <w:rsid w:val="00612211"/>
    <w:rsid w:val="006124BA"/>
    <w:rsid w:val="00613861"/>
    <w:rsid w:val="006145CE"/>
    <w:rsid w:val="006156C7"/>
    <w:rsid w:val="0061611A"/>
    <w:rsid w:val="0061761F"/>
    <w:rsid w:val="00617E72"/>
    <w:rsid w:val="00621673"/>
    <w:rsid w:val="00623EFB"/>
    <w:rsid w:val="00627432"/>
    <w:rsid w:val="0062769F"/>
    <w:rsid w:val="006302D2"/>
    <w:rsid w:val="00631B39"/>
    <w:rsid w:val="006329DF"/>
    <w:rsid w:val="00634B3B"/>
    <w:rsid w:val="00634D45"/>
    <w:rsid w:val="00636BE9"/>
    <w:rsid w:val="00637CF2"/>
    <w:rsid w:val="00637E4F"/>
    <w:rsid w:val="00640CC1"/>
    <w:rsid w:val="00640F42"/>
    <w:rsid w:val="00642958"/>
    <w:rsid w:val="00645872"/>
    <w:rsid w:val="006461D9"/>
    <w:rsid w:val="0064687C"/>
    <w:rsid w:val="00646CAB"/>
    <w:rsid w:val="006527FB"/>
    <w:rsid w:val="00652965"/>
    <w:rsid w:val="00652F01"/>
    <w:rsid w:val="00653196"/>
    <w:rsid w:val="00653B1D"/>
    <w:rsid w:val="00654471"/>
    <w:rsid w:val="00655F55"/>
    <w:rsid w:val="0065726A"/>
    <w:rsid w:val="00657CFB"/>
    <w:rsid w:val="00657D39"/>
    <w:rsid w:val="006603F2"/>
    <w:rsid w:val="00660E0D"/>
    <w:rsid w:val="0066245B"/>
    <w:rsid w:val="00662550"/>
    <w:rsid w:val="006633E9"/>
    <w:rsid w:val="00663DC4"/>
    <w:rsid w:val="00671D93"/>
    <w:rsid w:val="00671FB3"/>
    <w:rsid w:val="00672483"/>
    <w:rsid w:val="006728B0"/>
    <w:rsid w:val="006731F8"/>
    <w:rsid w:val="00673DBC"/>
    <w:rsid w:val="00673DEB"/>
    <w:rsid w:val="006743C2"/>
    <w:rsid w:val="00675719"/>
    <w:rsid w:val="006763C5"/>
    <w:rsid w:val="00676B76"/>
    <w:rsid w:val="0067720B"/>
    <w:rsid w:val="00680476"/>
    <w:rsid w:val="00680AE2"/>
    <w:rsid w:val="00680C15"/>
    <w:rsid w:val="00680E31"/>
    <w:rsid w:val="00680ED3"/>
    <w:rsid w:val="00681793"/>
    <w:rsid w:val="00683549"/>
    <w:rsid w:val="0068547A"/>
    <w:rsid w:val="0068558D"/>
    <w:rsid w:val="00685764"/>
    <w:rsid w:val="006869F6"/>
    <w:rsid w:val="0068731F"/>
    <w:rsid w:val="00687510"/>
    <w:rsid w:val="00690887"/>
    <w:rsid w:val="006909C8"/>
    <w:rsid w:val="006924ED"/>
    <w:rsid w:val="00693BA4"/>
    <w:rsid w:val="00695E4A"/>
    <w:rsid w:val="006960B8"/>
    <w:rsid w:val="00697711"/>
    <w:rsid w:val="006A0B76"/>
    <w:rsid w:val="006A0FA4"/>
    <w:rsid w:val="006A266E"/>
    <w:rsid w:val="006A4282"/>
    <w:rsid w:val="006A5276"/>
    <w:rsid w:val="006A57FC"/>
    <w:rsid w:val="006A5BE2"/>
    <w:rsid w:val="006A6748"/>
    <w:rsid w:val="006A742B"/>
    <w:rsid w:val="006B145A"/>
    <w:rsid w:val="006B1C76"/>
    <w:rsid w:val="006B37C8"/>
    <w:rsid w:val="006B3C39"/>
    <w:rsid w:val="006B3F3C"/>
    <w:rsid w:val="006B54AF"/>
    <w:rsid w:val="006B5DC2"/>
    <w:rsid w:val="006B7FA3"/>
    <w:rsid w:val="006C0FF9"/>
    <w:rsid w:val="006C27CE"/>
    <w:rsid w:val="006C2D02"/>
    <w:rsid w:val="006C357B"/>
    <w:rsid w:val="006C4EE2"/>
    <w:rsid w:val="006C5377"/>
    <w:rsid w:val="006C5BAC"/>
    <w:rsid w:val="006D032D"/>
    <w:rsid w:val="006D10D0"/>
    <w:rsid w:val="006D3FF6"/>
    <w:rsid w:val="006D5220"/>
    <w:rsid w:val="006D595A"/>
    <w:rsid w:val="006D6941"/>
    <w:rsid w:val="006D6B5C"/>
    <w:rsid w:val="006D7289"/>
    <w:rsid w:val="006D7466"/>
    <w:rsid w:val="006D7FE3"/>
    <w:rsid w:val="006E18EE"/>
    <w:rsid w:val="006E1AB6"/>
    <w:rsid w:val="006E2447"/>
    <w:rsid w:val="006E2661"/>
    <w:rsid w:val="006E2C86"/>
    <w:rsid w:val="006E39AA"/>
    <w:rsid w:val="006E65DB"/>
    <w:rsid w:val="006E6639"/>
    <w:rsid w:val="006E774C"/>
    <w:rsid w:val="006F3CC3"/>
    <w:rsid w:val="006F5B83"/>
    <w:rsid w:val="006F6153"/>
    <w:rsid w:val="006F76BA"/>
    <w:rsid w:val="0070075A"/>
    <w:rsid w:val="007019ED"/>
    <w:rsid w:val="00701C9E"/>
    <w:rsid w:val="00701F58"/>
    <w:rsid w:val="007020E0"/>
    <w:rsid w:val="00702CED"/>
    <w:rsid w:val="007039FE"/>
    <w:rsid w:val="00703E0F"/>
    <w:rsid w:val="007063C0"/>
    <w:rsid w:val="007066F2"/>
    <w:rsid w:val="0070742C"/>
    <w:rsid w:val="00710639"/>
    <w:rsid w:val="00710851"/>
    <w:rsid w:val="00710C79"/>
    <w:rsid w:val="00713D6C"/>
    <w:rsid w:val="0071424C"/>
    <w:rsid w:val="007147C2"/>
    <w:rsid w:val="0071534C"/>
    <w:rsid w:val="00715C95"/>
    <w:rsid w:val="007163C4"/>
    <w:rsid w:val="007164E9"/>
    <w:rsid w:val="00716CFF"/>
    <w:rsid w:val="007178E8"/>
    <w:rsid w:val="007212B5"/>
    <w:rsid w:val="00726917"/>
    <w:rsid w:val="00727112"/>
    <w:rsid w:val="007273C6"/>
    <w:rsid w:val="00731594"/>
    <w:rsid w:val="00733870"/>
    <w:rsid w:val="0073699F"/>
    <w:rsid w:val="00736E65"/>
    <w:rsid w:val="00737550"/>
    <w:rsid w:val="007375D2"/>
    <w:rsid w:val="007407A9"/>
    <w:rsid w:val="00740802"/>
    <w:rsid w:val="00741B31"/>
    <w:rsid w:val="007442C8"/>
    <w:rsid w:val="007463D0"/>
    <w:rsid w:val="0074686B"/>
    <w:rsid w:val="007477A6"/>
    <w:rsid w:val="00747A38"/>
    <w:rsid w:val="00747B1D"/>
    <w:rsid w:val="00750799"/>
    <w:rsid w:val="00750968"/>
    <w:rsid w:val="00751212"/>
    <w:rsid w:val="00751AB8"/>
    <w:rsid w:val="00752338"/>
    <w:rsid w:val="00752D44"/>
    <w:rsid w:val="007559AF"/>
    <w:rsid w:val="007568D5"/>
    <w:rsid w:val="007572F6"/>
    <w:rsid w:val="0076024B"/>
    <w:rsid w:val="0076069D"/>
    <w:rsid w:val="00760EC7"/>
    <w:rsid w:val="007613AA"/>
    <w:rsid w:val="00762FE2"/>
    <w:rsid w:val="00763DD7"/>
    <w:rsid w:val="00764E51"/>
    <w:rsid w:val="00765705"/>
    <w:rsid w:val="00765DA7"/>
    <w:rsid w:val="007676AB"/>
    <w:rsid w:val="00767DD7"/>
    <w:rsid w:val="00767E51"/>
    <w:rsid w:val="00771337"/>
    <w:rsid w:val="007716F4"/>
    <w:rsid w:val="00772907"/>
    <w:rsid w:val="00773FAA"/>
    <w:rsid w:val="0077502D"/>
    <w:rsid w:val="007752ED"/>
    <w:rsid w:val="00775A6B"/>
    <w:rsid w:val="00775E61"/>
    <w:rsid w:val="0078030F"/>
    <w:rsid w:val="0078046C"/>
    <w:rsid w:val="00780A32"/>
    <w:rsid w:val="00780ED9"/>
    <w:rsid w:val="00781F73"/>
    <w:rsid w:val="007837D1"/>
    <w:rsid w:val="007858A2"/>
    <w:rsid w:val="007865A7"/>
    <w:rsid w:val="00786B68"/>
    <w:rsid w:val="00786B8B"/>
    <w:rsid w:val="00786BD3"/>
    <w:rsid w:val="00790083"/>
    <w:rsid w:val="007901BF"/>
    <w:rsid w:val="00790456"/>
    <w:rsid w:val="00792075"/>
    <w:rsid w:val="007922CE"/>
    <w:rsid w:val="0079282E"/>
    <w:rsid w:val="00793856"/>
    <w:rsid w:val="00793DD3"/>
    <w:rsid w:val="007941C9"/>
    <w:rsid w:val="007942E6"/>
    <w:rsid w:val="00794A14"/>
    <w:rsid w:val="0079748E"/>
    <w:rsid w:val="007A018A"/>
    <w:rsid w:val="007A0C06"/>
    <w:rsid w:val="007A1E7F"/>
    <w:rsid w:val="007A2067"/>
    <w:rsid w:val="007A2178"/>
    <w:rsid w:val="007A4325"/>
    <w:rsid w:val="007A47D3"/>
    <w:rsid w:val="007A4E2D"/>
    <w:rsid w:val="007A67A9"/>
    <w:rsid w:val="007A7D0B"/>
    <w:rsid w:val="007B035D"/>
    <w:rsid w:val="007B0B47"/>
    <w:rsid w:val="007B0E77"/>
    <w:rsid w:val="007B0E83"/>
    <w:rsid w:val="007B1859"/>
    <w:rsid w:val="007B2427"/>
    <w:rsid w:val="007B595D"/>
    <w:rsid w:val="007B747D"/>
    <w:rsid w:val="007B7595"/>
    <w:rsid w:val="007B79F4"/>
    <w:rsid w:val="007B7BAF"/>
    <w:rsid w:val="007C021A"/>
    <w:rsid w:val="007C15A6"/>
    <w:rsid w:val="007C15EA"/>
    <w:rsid w:val="007C1EED"/>
    <w:rsid w:val="007C2D6C"/>
    <w:rsid w:val="007C3518"/>
    <w:rsid w:val="007C381D"/>
    <w:rsid w:val="007C46E2"/>
    <w:rsid w:val="007D019C"/>
    <w:rsid w:val="007D0359"/>
    <w:rsid w:val="007D0E62"/>
    <w:rsid w:val="007D0EEA"/>
    <w:rsid w:val="007D1B82"/>
    <w:rsid w:val="007D1D0B"/>
    <w:rsid w:val="007D1DB9"/>
    <w:rsid w:val="007D200E"/>
    <w:rsid w:val="007D2B00"/>
    <w:rsid w:val="007D3990"/>
    <w:rsid w:val="007D4150"/>
    <w:rsid w:val="007D4AEA"/>
    <w:rsid w:val="007D4FE9"/>
    <w:rsid w:val="007D76D4"/>
    <w:rsid w:val="007D78B5"/>
    <w:rsid w:val="007D7BE9"/>
    <w:rsid w:val="007E09CD"/>
    <w:rsid w:val="007E2FEF"/>
    <w:rsid w:val="007E430B"/>
    <w:rsid w:val="007E4636"/>
    <w:rsid w:val="007E5DA2"/>
    <w:rsid w:val="007E5FDF"/>
    <w:rsid w:val="007E7560"/>
    <w:rsid w:val="007E7C23"/>
    <w:rsid w:val="007F1047"/>
    <w:rsid w:val="007F1109"/>
    <w:rsid w:val="007F2A39"/>
    <w:rsid w:val="007F306D"/>
    <w:rsid w:val="007F31A8"/>
    <w:rsid w:val="007F402B"/>
    <w:rsid w:val="007F52D8"/>
    <w:rsid w:val="007F5644"/>
    <w:rsid w:val="007F7081"/>
    <w:rsid w:val="007F7679"/>
    <w:rsid w:val="0080021B"/>
    <w:rsid w:val="00800F9E"/>
    <w:rsid w:val="0080121C"/>
    <w:rsid w:val="0080366D"/>
    <w:rsid w:val="0080387B"/>
    <w:rsid w:val="00803D01"/>
    <w:rsid w:val="008040EA"/>
    <w:rsid w:val="00804FBD"/>
    <w:rsid w:val="00805E8D"/>
    <w:rsid w:val="00806860"/>
    <w:rsid w:val="00806F14"/>
    <w:rsid w:val="00807A46"/>
    <w:rsid w:val="00807D98"/>
    <w:rsid w:val="00807E00"/>
    <w:rsid w:val="008102E8"/>
    <w:rsid w:val="0081088F"/>
    <w:rsid w:val="00813267"/>
    <w:rsid w:val="00813895"/>
    <w:rsid w:val="00813DF6"/>
    <w:rsid w:val="00815671"/>
    <w:rsid w:val="008167DA"/>
    <w:rsid w:val="00817303"/>
    <w:rsid w:val="008217BE"/>
    <w:rsid w:val="0082181A"/>
    <w:rsid w:val="00822BEC"/>
    <w:rsid w:val="00824205"/>
    <w:rsid w:val="00826366"/>
    <w:rsid w:val="008273DE"/>
    <w:rsid w:val="008273F6"/>
    <w:rsid w:val="00830306"/>
    <w:rsid w:val="00830C90"/>
    <w:rsid w:val="00831282"/>
    <w:rsid w:val="00833160"/>
    <w:rsid w:val="00833E3D"/>
    <w:rsid w:val="0083456C"/>
    <w:rsid w:val="008352DC"/>
    <w:rsid w:val="00836899"/>
    <w:rsid w:val="00841847"/>
    <w:rsid w:val="00842410"/>
    <w:rsid w:val="00843CD2"/>
    <w:rsid w:val="00844294"/>
    <w:rsid w:val="0084461E"/>
    <w:rsid w:val="008455A9"/>
    <w:rsid w:val="0084589D"/>
    <w:rsid w:val="00845D11"/>
    <w:rsid w:val="008461F2"/>
    <w:rsid w:val="0084660C"/>
    <w:rsid w:val="00847016"/>
    <w:rsid w:val="0084725F"/>
    <w:rsid w:val="0084734A"/>
    <w:rsid w:val="008507CE"/>
    <w:rsid w:val="00850EC9"/>
    <w:rsid w:val="008514BD"/>
    <w:rsid w:val="008518A9"/>
    <w:rsid w:val="00852B7C"/>
    <w:rsid w:val="008537A8"/>
    <w:rsid w:val="00854D4E"/>
    <w:rsid w:val="008564D1"/>
    <w:rsid w:val="008570E2"/>
    <w:rsid w:val="00857233"/>
    <w:rsid w:val="008615F3"/>
    <w:rsid w:val="00862396"/>
    <w:rsid w:val="0086374C"/>
    <w:rsid w:val="00865ABD"/>
    <w:rsid w:val="0086626F"/>
    <w:rsid w:val="0086662F"/>
    <w:rsid w:val="008674D7"/>
    <w:rsid w:val="00867647"/>
    <w:rsid w:val="00867B47"/>
    <w:rsid w:val="00867F2E"/>
    <w:rsid w:val="00871221"/>
    <w:rsid w:val="00871FDC"/>
    <w:rsid w:val="00872912"/>
    <w:rsid w:val="00874232"/>
    <w:rsid w:val="00877D27"/>
    <w:rsid w:val="00877E20"/>
    <w:rsid w:val="008807D5"/>
    <w:rsid w:val="0088116B"/>
    <w:rsid w:val="008814A6"/>
    <w:rsid w:val="00881B6A"/>
    <w:rsid w:val="0088204E"/>
    <w:rsid w:val="00882248"/>
    <w:rsid w:val="0088390C"/>
    <w:rsid w:val="00883A18"/>
    <w:rsid w:val="00884525"/>
    <w:rsid w:val="00885EB5"/>
    <w:rsid w:val="0088667A"/>
    <w:rsid w:val="00890C71"/>
    <w:rsid w:val="00891700"/>
    <w:rsid w:val="0089214A"/>
    <w:rsid w:val="00896113"/>
    <w:rsid w:val="00896E08"/>
    <w:rsid w:val="008A01F7"/>
    <w:rsid w:val="008A1111"/>
    <w:rsid w:val="008A2190"/>
    <w:rsid w:val="008A287C"/>
    <w:rsid w:val="008A2CF4"/>
    <w:rsid w:val="008A3D15"/>
    <w:rsid w:val="008A60C2"/>
    <w:rsid w:val="008A68A4"/>
    <w:rsid w:val="008A76DE"/>
    <w:rsid w:val="008B06DA"/>
    <w:rsid w:val="008B2D8B"/>
    <w:rsid w:val="008B3045"/>
    <w:rsid w:val="008B3306"/>
    <w:rsid w:val="008B36E0"/>
    <w:rsid w:val="008B396A"/>
    <w:rsid w:val="008B625E"/>
    <w:rsid w:val="008B64C1"/>
    <w:rsid w:val="008B7AF7"/>
    <w:rsid w:val="008C0205"/>
    <w:rsid w:val="008C0528"/>
    <w:rsid w:val="008C4BB0"/>
    <w:rsid w:val="008C6CA2"/>
    <w:rsid w:val="008C6E3B"/>
    <w:rsid w:val="008C7229"/>
    <w:rsid w:val="008D05B6"/>
    <w:rsid w:val="008D0E11"/>
    <w:rsid w:val="008D0E97"/>
    <w:rsid w:val="008D270A"/>
    <w:rsid w:val="008D37E8"/>
    <w:rsid w:val="008D44D9"/>
    <w:rsid w:val="008D4E8E"/>
    <w:rsid w:val="008D60C4"/>
    <w:rsid w:val="008D6A33"/>
    <w:rsid w:val="008D6C20"/>
    <w:rsid w:val="008D7871"/>
    <w:rsid w:val="008E0F65"/>
    <w:rsid w:val="008E1A33"/>
    <w:rsid w:val="008E27DB"/>
    <w:rsid w:val="008E2F27"/>
    <w:rsid w:val="008E3AB3"/>
    <w:rsid w:val="008E5386"/>
    <w:rsid w:val="008E62BF"/>
    <w:rsid w:val="008E65DE"/>
    <w:rsid w:val="008E6B25"/>
    <w:rsid w:val="008E713B"/>
    <w:rsid w:val="008F10ED"/>
    <w:rsid w:val="008F1270"/>
    <w:rsid w:val="008F19FA"/>
    <w:rsid w:val="008F3CB5"/>
    <w:rsid w:val="008F3D2C"/>
    <w:rsid w:val="008F6797"/>
    <w:rsid w:val="008F6F53"/>
    <w:rsid w:val="00901189"/>
    <w:rsid w:val="0090177B"/>
    <w:rsid w:val="00902E5C"/>
    <w:rsid w:val="00904704"/>
    <w:rsid w:val="00906CF8"/>
    <w:rsid w:val="00906EE5"/>
    <w:rsid w:val="00906FDA"/>
    <w:rsid w:val="00907E51"/>
    <w:rsid w:val="00911C06"/>
    <w:rsid w:val="00913286"/>
    <w:rsid w:val="00913D9B"/>
    <w:rsid w:val="00914B53"/>
    <w:rsid w:val="00914BF8"/>
    <w:rsid w:val="00915E39"/>
    <w:rsid w:val="00916413"/>
    <w:rsid w:val="009164CB"/>
    <w:rsid w:val="00917B0E"/>
    <w:rsid w:val="0092075E"/>
    <w:rsid w:val="009221A6"/>
    <w:rsid w:val="0092241C"/>
    <w:rsid w:val="00923E44"/>
    <w:rsid w:val="009311C1"/>
    <w:rsid w:val="0093315E"/>
    <w:rsid w:val="0093340B"/>
    <w:rsid w:val="00934EF9"/>
    <w:rsid w:val="00935E9A"/>
    <w:rsid w:val="00937D6B"/>
    <w:rsid w:val="00942A74"/>
    <w:rsid w:val="009436AA"/>
    <w:rsid w:val="00943EBA"/>
    <w:rsid w:val="009443EA"/>
    <w:rsid w:val="0094469D"/>
    <w:rsid w:val="00946DA9"/>
    <w:rsid w:val="00946FE3"/>
    <w:rsid w:val="00947A20"/>
    <w:rsid w:val="00950057"/>
    <w:rsid w:val="009518A2"/>
    <w:rsid w:val="00955995"/>
    <w:rsid w:val="00956140"/>
    <w:rsid w:val="00956475"/>
    <w:rsid w:val="009578C2"/>
    <w:rsid w:val="00960E1B"/>
    <w:rsid w:val="009612F1"/>
    <w:rsid w:val="00962491"/>
    <w:rsid w:val="00962F1D"/>
    <w:rsid w:val="00962F93"/>
    <w:rsid w:val="009643B1"/>
    <w:rsid w:val="00964738"/>
    <w:rsid w:val="00964759"/>
    <w:rsid w:val="009704D0"/>
    <w:rsid w:val="00970C6B"/>
    <w:rsid w:val="00971F31"/>
    <w:rsid w:val="00973783"/>
    <w:rsid w:val="00973A28"/>
    <w:rsid w:val="00973D19"/>
    <w:rsid w:val="00975E82"/>
    <w:rsid w:val="00975EFD"/>
    <w:rsid w:val="00976168"/>
    <w:rsid w:val="009767AB"/>
    <w:rsid w:val="00981565"/>
    <w:rsid w:val="00984B50"/>
    <w:rsid w:val="009851B6"/>
    <w:rsid w:val="00986829"/>
    <w:rsid w:val="00986C0D"/>
    <w:rsid w:val="00990C1D"/>
    <w:rsid w:val="00990FE7"/>
    <w:rsid w:val="00992028"/>
    <w:rsid w:val="00992038"/>
    <w:rsid w:val="00993141"/>
    <w:rsid w:val="0099513C"/>
    <w:rsid w:val="00995DA2"/>
    <w:rsid w:val="009969B3"/>
    <w:rsid w:val="009A1D5F"/>
    <w:rsid w:val="009A47BB"/>
    <w:rsid w:val="009A5C37"/>
    <w:rsid w:val="009B0A09"/>
    <w:rsid w:val="009B3681"/>
    <w:rsid w:val="009B3951"/>
    <w:rsid w:val="009B4EB4"/>
    <w:rsid w:val="009B4F29"/>
    <w:rsid w:val="009B5B8C"/>
    <w:rsid w:val="009B6489"/>
    <w:rsid w:val="009B675B"/>
    <w:rsid w:val="009B6B56"/>
    <w:rsid w:val="009B7C44"/>
    <w:rsid w:val="009C06A3"/>
    <w:rsid w:val="009C148D"/>
    <w:rsid w:val="009C154B"/>
    <w:rsid w:val="009C2414"/>
    <w:rsid w:val="009C2FFE"/>
    <w:rsid w:val="009C46A4"/>
    <w:rsid w:val="009C46C8"/>
    <w:rsid w:val="009C4A47"/>
    <w:rsid w:val="009C4C57"/>
    <w:rsid w:val="009C584B"/>
    <w:rsid w:val="009C65E3"/>
    <w:rsid w:val="009C6E2A"/>
    <w:rsid w:val="009D0109"/>
    <w:rsid w:val="009D0CA3"/>
    <w:rsid w:val="009D148B"/>
    <w:rsid w:val="009D3F34"/>
    <w:rsid w:val="009D42E4"/>
    <w:rsid w:val="009D597D"/>
    <w:rsid w:val="009D664F"/>
    <w:rsid w:val="009D66F6"/>
    <w:rsid w:val="009D7643"/>
    <w:rsid w:val="009D7D93"/>
    <w:rsid w:val="009E00C5"/>
    <w:rsid w:val="009E06E7"/>
    <w:rsid w:val="009E090C"/>
    <w:rsid w:val="009E2B8E"/>
    <w:rsid w:val="009E4426"/>
    <w:rsid w:val="009E4437"/>
    <w:rsid w:val="009E45F6"/>
    <w:rsid w:val="009E5249"/>
    <w:rsid w:val="009E5DC8"/>
    <w:rsid w:val="009E79F2"/>
    <w:rsid w:val="009E7D3A"/>
    <w:rsid w:val="009F0A9D"/>
    <w:rsid w:val="009F0BE1"/>
    <w:rsid w:val="009F21B2"/>
    <w:rsid w:val="009F2640"/>
    <w:rsid w:val="009F2EB9"/>
    <w:rsid w:val="009F30E3"/>
    <w:rsid w:val="009F39F1"/>
    <w:rsid w:val="009F4EBE"/>
    <w:rsid w:val="009F5431"/>
    <w:rsid w:val="009F6FF8"/>
    <w:rsid w:val="00A0029C"/>
    <w:rsid w:val="00A006B4"/>
    <w:rsid w:val="00A02D54"/>
    <w:rsid w:val="00A02EC4"/>
    <w:rsid w:val="00A03A57"/>
    <w:rsid w:val="00A0583D"/>
    <w:rsid w:val="00A0656E"/>
    <w:rsid w:val="00A07910"/>
    <w:rsid w:val="00A07B25"/>
    <w:rsid w:val="00A11747"/>
    <w:rsid w:val="00A11FD3"/>
    <w:rsid w:val="00A126BA"/>
    <w:rsid w:val="00A128C1"/>
    <w:rsid w:val="00A141D5"/>
    <w:rsid w:val="00A145BF"/>
    <w:rsid w:val="00A14D13"/>
    <w:rsid w:val="00A14EA1"/>
    <w:rsid w:val="00A200EF"/>
    <w:rsid w:val="00A2014B"/>
    <w:rsid w:val="00A202A3"/>
    <w:rsid w:val="00A20CB2"/>
    <w:rsid w:val="00A21950"/>
    <w:rsid w:val="00A21F9B"/>
    <w:rsid w:val="00A235F2"/>
    <w:rsid w:val="00A23908"/>
    <w:rsid w:val="00A243D8"/>
    <w:rsid w:val="00A25013"/>
    <w:rsid w:val="00A26404"/>
    <w:rsid w:val="00A2688E"/>
    <w:rsid w:val="00A27932"/>
    <w:rsid w:val="00A303AA"/>
    <w:rsid w:val="00A311D3"/>
    <w:rsid w:val="00A329D5"/>
    <w:rsid w:val="00A34D6D"/>
    <w:rsid w:val="00A357CE"/>
    <w:rsid w:val="00A35EA3"/>
    <w:rsid w:val="00A40B3D"/>
    <w:rsid w:val="00A40F87"/>
    <w:rsid w:val="00A42815"/>
    <w:rsid w:val="00A42E6E"/>
    <w:rsid w:val="00A4329B"/>
    <w:rsid w:val="00A43980"/>
    <w:rsid w:val="00A44200"/>
    <w:rsid w:val="00A46212"/>
    <w:rsid w:val="00A4622B"/>
    <w:rsid w:val="00A46D18"/>
    <w:rsid w:val="00A506DA"/>
    <w:rsid w:val="00A521AB"/>
    <w:rsid w:val="00A53D30"/>
    <w:rsid w:val="00A53DBC"/>
    <w:rsid w:val="00A54863"/>
    <w:rsid w:val="00A56DBB"/>
    <w:rsid w:val="00A57287"/>
    <w:rsid w:val="00A572E1"/>
    <w:rsid w:val="00A6068D"/>
    <w:rsid w:val="00A6075C"/>
    <w:rsid w:val="00A60A6A"/>
    <w:rsid w:val="00A6173D"/>
    <w:rsid w:val="00A63A51"/>
    <w:rsid w:val="00A6615E"/>
    <w:rsid w:val="00A66C45"/>
    <w:rsid w:val="00A67EEF"/>
    <w:rsid w:val="00A70A49"/>
    <w:rsid w:val="00A71290"/>
    <w:rsid w:val="00A72A72"/>
    <w:rsid w:val="00A72B61"/>
    <w:rsid w:val="00A749DB"/>
    <w:rsid w:val="00A75DB7"/>
    <w:rsid w:val="00A76D20"/>
    <w:rsid w:val="00A773E6"/>
    <w:rsid w:val="00A8014A"/>
    <w:rsid w:val="00A85C7E"/>
    <w:rsid w:val="00A87801"/>
    <w:rsid w:val="00A87A32"/>
    <w:rsid w:val="00A904AD"/>
    <w:rsid w:val="00A90B5D"/>
    <w:rsid w:val="00A90BC9"/>
    <w:rsid w:val="00A90C99"/>
    <w:rsid w:val="00A91003"/>
    <w:rsid w:val="00A91246"/>
    <w:rsid w:val="00A91C22"/>
    <w:rsid w:val="00A92194"/>
    <w:rsid w:val="00A921B1"/>
    <w:rsid w:val="00A9307A"/>
    <w:rsid w:val="00A932AE"/>
    <w:rsid w:val="00A933A7"/>
    <w:rsid w:val="00A9546D"/>
    <w:rsid w:val="00A96B27"/>
    <w:rsid w:val="00A96F84"/>
    <w:rsid w:val="00A973A0"/>
    <w:rsid w:val="00A9768E"/>
    <w:rsid w:val="00A97AEE"/>
    <w:rsid w:val="00AA10B8"/>
    <w:rsid w:val="00AA17A3"/>
    <w:rsid w:val="00AA276C"/>
    <w:rsid w:val="00AA5E2B"/>
    <w:rsid w:val="00AA6834"/>
    <w:rsid w:val="00AA719E"/>
    <w:rsid w:val="00AA732A"/>
    <w:rsid w:val="00AA7526"/>
    <w:rsid w:val="00AA7554"/>
    <w:rsid w:val="00AA7AA1"/>
    <w:rsid w:val="00AA7B9A"/>
    <w:rsid w:val="00AB0A25"/>
    <w:rsid w:val="00AB0A73"/>
    <w:rsid w:val="00AB0AE8"/>
    <w:rsid w:val="00AB17B3"/>
    <w:rsid w:val="00AB1FC0"/>
    <w:rsid w:val="00AB23E6"/>
    <w:rsid w:val="00AB25D8"/>
    <w:rsid w:val="00AB3CB3"/>
    <w:rsid w:val="00AB494C"/>
    <w:rsid w:val="00AB4F2E"/>
    <w:rsid w:val="00AB5523"/>
    <w:rsid w:val="00AB575A"/>
    <w:rsid w:val="00AB57FE"/>
    <w:rsid w:val="00AB595D"/>
    <w:rsid w:val="00AB71AA"/>
    <w:rsid w:val="00AB752B"/>
    <w:rsid w:val="00AB7930"/>
    <w:rsid w:val="00AB7EF9"/>
    <w:rsid w:val="00AC133A"/>
    <w:rsid w:val="00AC1A25"/>
    <w:rsid w:val="00AC4014"/>
    <w:rsid w:val="00AC445E"/>
    <w:rsid w:val="00AC4602"/>
    <w:rsid w:val="00AC4F9D"/>
    <w:rsid w:val="00AC4FC9"/>
    <w:rsid w:val="00AC64EB"/>
    <w:rsid w:val="00AC659C"/>
    <w:rsid w:val="00AC7407"/>
    <w:rsid w:val="00AC7765"/>
    <w:rsid w:val="00AD2E85"/>
    <w:rsid w:val="00AD35DC"/>
    <w:rsid w:val="00AD3820"/>
    <w:rsid w:val="00AD3CA7"/>
    <w:rsid w:val="00AD3EAE"/>
    <w:rsid w:val="00AD480F"/>
    <w:rsid w:val="00AD484E"/>
    <w:rsid w:val="00AD55CE"/>
    <w:rsid w:val="00AD5C15"/>
    <w:rsid w:val="00AD6995"/>
    <w:rsid w:val="00AD760D"/>
    <w:rsid w:val="00AD7846"/>
    <w:rsid w:val="00AE0588"/>
    <w:rsid w:val="00AE18EC"/>
    <w:rsid w:val="00AE1AFD"/>
    <w:rsid w:val="00AE1F16"/>
    <w:rsid w:val="00AE2DDA"/>
    <w:rsid w:val="00AE4552"/>
    <w:rsid w:val="00AE51B8"/>
    <w:rsid w:val="00AE5DBF"/>
    <w:rsid w:val="00AE6BB4"/>
    <w:rsid w:val="00AE6BDD"/>
    <w:rsid w:val="00AE6ED3"/>
    <w:rsid w:val="00AF091F"/>
    <w:rsid w:val="00AF096C"/>
    <w:rsid w:val="00AF1C09"/>
    <w:rsid w:val="00AF2AED"/>
    <w:rsid w:val="00AF2D88"/>
    <w:rsid w:val="00AF3F04"/>
    <w:rsid w:val="00AF4433"/>
    <w:rsid w:val="00AF4D21"/>
    <w:rsid w:val="00AF5DB7"/>
    <w:rsid w:val="00B0024D"/>
    <w:rsid w:val="00B00600"/>
    <w:rsid w:val="00B01E22"/>
    <w:rsid w:val="00B01F94"/>
    <w:rsid w:val="00B02D06"/>
    <w:rsid w:val="00B03755"/>
    <w:rsid w:val="00B03802"/>
    <w:rsid w:val="00B06547"/>
    <w:rsid w:val="00B101D2"/>
    <w:rsid w:val="00B10D18"/>
    <w:rsid w:val="00B1129C"/>
    <w:rsid w:val="00B1293A"/>
    <w:rsid w:val="00B14C5E"/>
    <w:rsid w:val="00B14F2E"/>
    <w:rsid w:val="00B15A8A"/>
    <w:rsid w:val="00B16150"/>
    <w:rsid w:val="00B1637F"/>
    <w:rsid w:val="00B169B4"/>
    <w:rsid w:val="00B1702B"/>
    <w:rsid w:val="00B17BFF"/>
    <w:rsid w:val="00B20314"/>
    <w:rsid w:val="00B208B9"/>
    <w:rsid w:val="00B21129"/>
    <w:rsid w:val="00B229F7"/>
    <w:rsid w:val="00B22C6E"/>
    <w:rsid w:val="00B2332E"/>
    <w:rsid w:val="00B25672"/>
    <w:rsid w:val="00B26F2E"/>
    <w:rsid w:val="00B31C26"/>
    <w:rsid w:val="00B321E6"/>
    <w:rsid w:val="00B32B19"/>
    <w:rsid w:val="00B33242"/>
    <w:rsid w:val="00B345D2"/>
    <w:rsid w:val="00B357DB"/>
    <w:rsid w:val="00B35877"/>
    <w:rsid w:val="00B35A91"/>
    <w:rsid w:val="00B35D85"/>
    <w:rsid w:val="00B35EB0"/>
    <w:rsid w:val="00B360A9"/>
    <w:rsid w:val="00B3626C"/>
    <w:rsid w:val="00B3698C"/>
    <w:rsid w:val="00B36DD4"/>
    <w:rsid w:val="00B40272"/>
    <w:rsid w:val="00B411FB"/>
    <w:rsid w:val="00B41B99"/>
    <w:rsid w:val="00B4324E"/>
    <w:rsid w:val="00B443F3"/>
    <w:rsid w:val="00B44DB9"/>
    <w:rsid w:val="00B45DB4"/>
    <w:rsid w:val="00B45E36"/>
    <w:rsid w:val="00B474EF"/>
    <w:rsid w:val="00B50332"/>
    <w:rsid w:val="00B50B10"/>
    <w:rsid w:val="00B5170A"/>
    <w:rsid w:val="00B521A2"/>
    <w:rsid w:val="00B5250D"/>
    <w:rsid w:val="00B52684"/>
    <w:rsid w:val="00B52BBB"/>
    <w:rsid w:val="00B54819"/>
    <w:rsid w:val="00B61CE3"/>
    <w:rsid w:val="00B61DBD"/>
    <w:rsid w:val="00B63A61"/>
    <w:rsid w:val="00B6463D"/>
    <w:rsid w:val="00B6471A"/>
    <w:rsid w:val="00B650E4"/>
    <w:rsid w:val="00B65A34"/>
    <w:rsid w:val="00B67E4D"/>
    <w:rsid w:val="00B704E1"/>
    <w:rsid w:val="00B72190"/>
    <w:rsid w:val="00B73266"/>
    <w:rsid w:val="00B7336B"/>
    <w:rsid w:val="00B758E8"/>
    <w:rsid w:val="00B80438"/>
    <w:rsid w:val="00B81CFB"/>
    <w:rsid w:val="00B84539"/>
    <w:rsid w:val="00B85591"/>
    <w:rsid w:val="00B8691A"/>
    <w:rsid w:val="00B86D8B"/>
    <w:rsid w:val="00B8733F"/>
    <w:rsid w:val="00B874B3"/>
    <w:rsid w:val="00B87C29"/>
    <w:rsid w:val="00B90B45"/>
    <w:rsid w:val="00B91401"/>
    <w:rsid w:val="00B92B7F"/>
    <w:rsid w:val="00B92EC7"/>
    <w:rsid w:val="00B939B3"/>
    <w:rsid w:val="00B93E5A"/>
    <w:rsid w:val="00B9446A"/>
    <w:rsid w:val="00B9492D"/>
    <w:rsid w:val="00B94DB0"/>
    <w:rsid w:val="00B95379"/>
    <w:rsid w:val="00BA0351"/>
    <w:rsid w:val="00BA05BB"/>
    <w:rsid w:val="00BA0ECF"/>
    <w:rsid w:val="00BA14AD"/>
    <w:rsid w:val="00BA1B83"/>
    <w:rsid w:val="00BA2363"/>
    <w:rsid w:val="00BA6E7F"/>
    <w:rsid w:val="00BA76D4"/>
    <w:rsid w:val="00BA7849"/>
    <w:rsid w:val="00BA7C59"/>
    <w:rsid w:val="00BA7E86"/>
    <w:rsid w:val="00BB02D1"/>
    <w:rsid w:val="00BB0D3F"/>
    <w:rsid w:val="00BB14F3"/>
    <w:rsid w:val="00BB1D04"/>
    <w:rsid w:val="00BB2758"/>
    <w:rsid w:val="00BB28D9"/>
    <w:rsid w:val="00BB45EB"/>
    <w:rsid w:val="00BB4C0D"/>
    <w:rsid w:val="00BB6559"/>
    <w:rsid w:val="00BB759A"/>
    <w:rsid w:val="00BC0027"/>
    <w:rsid w:val="00BC1191"/>
    <w:rsid w:val="00BC12D1"/>
    <w:rsid w:val="00BC16C4"/>
    <w:rsid w:val="00BC1D81"/>
    <w:rsid w:val="00BC438B"/>
    <w:rsid w:val="00BC4F2C"/>
    <w:rsid w:val="00BC6FC2"/>
    <w:rsid w:val="00BD00E4"/>
    <w:rsid w:val="00BD1010"/>
    <w:rsid w:val="00BD1AF5"/>
    <w:rsid w:val="00BD1D50"/>
    <w:rsid w:val="00BD37CB"/>
    <w:rsid w:val="00BD434C"/>
    <w:rsid w:val="00BD7ECB"/>
    <w:rsid w:val="00BD7FD0"/>
    <w:rsid w:val="00BE0A49"/>
    <w:rsid w:val="00BE0B90"/>
    <w:rsid w:val="00BE167E"/>
    <w:rsid w:val="00BE16B3"/>
    <w:rsid w:val="00BE1987"/>
    <w:rsid w:val="00BE380E"/>
    <w:rsid w:val="00BE5992"/>
    <w:rsid w:val="00BE5A00"/>
    <w:rsid w:val="00BE6AEF"/>
    <w:rsid w:val="00BF01EF"/>
    <w:rsid w:val="00BF059E"/>
    <w:rsid w:val="00BF10BA"/>
    <w:rsid w:val="00BF10C1"/>
    <w:rsid w:val="00BF3891"/>
    <w:rsid w:val="00BF4990"/>
    <w:rsid w:val="00BF4F1B"/>
    <w:rsid w:val="00BF538F"/>
    <w:rsid w:val="00BF5D8E"/>
    <w:rsid w:val="00BF5F71"/>
    <w:rsid w:val="00BF7CEC"/>
    <w:rsid w:val="00C0170F"/>
    <w:rsid w:val="00C017D1"/>
    <w:rsid w:val="00C022A3"/>
    <w:rsid w:val="00C0266C"/>
    <w:rsid w:val="00C02E61"/>
    <w:rsid w:val="00C03CC2"/>
    <w:rsid w:val="00C0430E"/>
    <w:rsid w:val="00C04D32"/>
    <w:rsid w:val="00C0599D"/>
    <w:rsid w:val="00C11305"/>
    <w:rsid w:val="00C11599"/>
    <w:rsid w:val="00C11977"/>
    <w:rsid w:val="00C11D80"/>
    <w:rsid w:val="00C13BC0"/>
    <w:rsid w:val="00C1446D"/>
    <w:rsid w:val="00C146BF"/>
    <w:rsid w:val="00C169F7"/>
    <w:rsid w:val="00C17A33"/>
    <w:rsid w:val="00C22275"/>
    <w:rsid w:val="00C2479D"/>
    <w:rsid w:val="00C24D7F"/>
    <w:rsid w:val="00C25852"/>
    <w:rsid w:val="00C25FF9"/>
    <w:rsid w:val="00C27060"/>
    <w:rsid w:val="00C27827"/>
    <w:rsid w:val="00C27D79"/>
    <w:rsid w:val="00C308FC"/>
    <w:rsid w:val="00C32E84"/>
    <w:rsid w:val="00C32F16"/>
    <w:rsid w:val="00C335B3"/>
    <w:rsid w:val="00C339E7"/>
    <w:rsid w:val="00C33B16"/>
    <w:rsid w:val="00C33CDF"/>
    <w:rsid w:val="00C34E83"/>
    <w:rsid w:val="00C34F4B"/>
    <w:rsid w:val="00C3515E"/>
    <w:rsid w:val="00C37A71"/>
    <w:rsid w:val="00C40DC0"/>
    <w:rsid w:val="00C41CC4"/>
    <w:rsid w:val="00C41EEC"/>
    <w:rsid w:val="00C42174"/>
    <w:rsid w:val="00C43163"/>
    <w:rsid w:val="00C43B28"/>
    <w:rsid w:val="00C44669"/>
    <w:rsid w:val="00C45037"/>
    <w:rsid w:val="00C4521A"/>
    <w:rsid w:val="00C462D5"/>
    <w:rsid w:val="00C46874"/>
    <w:rsid w:val="00C46F3A"/>
    <w:rsid w:val="00C474A0"/>
    <w:rsid w:val="00C503CE"/>
    <w:rsid w:val="00C50548"/>
    <w:rsid w:val="00C52180"/>
    <w:rsid w:val="00C52551"/>
    <w:rsid w:val="00C53018"/>
    <w:rsid w:val="00C53326"/>
    <w:rsid w:val="00C536C7"/>
    <w:rsid w:val="00C54B50"/>
    <w:rsid w:val="00C569E6"/>
    <w:rsid w:val="00C56ABC"/>
    <w:rsid w:val="00C56F32"/>
    <w:rsid w:val="00C571F8"/>
    <w:rsid w:val="00C60416"/>
    <w:rsid w:val="00C61F89"/>
    <w:rsid w:val="00C641CE"/>
    <w:rsid w:val="00C65021"/>
    <w:rsid w:val="00C6515F"/>
    <w:rsid w:val="00C65BB6"/>
    <w:rsid w:val="00C65E18"/>
    <w:rsid w:val="00C66875"/>
    <w:rsid w:val="00C67F1E"/>
    <w:rsid w:val="00C716BC"/>
    <w:rsid w:val="00C72722"/>
    <w:rsid w:val="00C738B4"/>
    <w:rsid w:val="00C73BEE"/>
    <w:rsid w:val="00C75137"/>
    <w:rsid w:val="00C75421"/>
    <w:rsid w:val="00C80672"/>
    <w:rsid w:val="00C81809"/>
    <w:rsid w:val="00C819AB"/>
    <w:rsid w:val="00C82C69"/>
    <w:rsid w:val="00C84064"/>
    <w:rsid w:val="00C84769"/>
    <w:rsid w:val="00C85432"/>
    <w:rsid w:val="00C8594B"/>
    <w:rsid w:val="00C913DE"/>
    <w:rsid w:val="00C9202F"/>
    <w:rsid w:val="00C92FD5"/>
    <w:rsid w:val="00C937A2"/>
    <w:rsid w:val="00C93A23"/>
    <w:rsid w:val="00C9419E"/>
    <w:rsid w:val="00C94CB9"/>
    <w:rsid w:val="00C95579"/>
    <w:rsid w:val="00C956CC"/>
    <w:rsid w:val="00C95860"/>
    <w:rsid w:val="00C96572"/>
    <w:rsid w:val="00C96DC4"/>
    <w:rsid w:val="00C9751F"/>
    <w:rsid w:val="00C979D6"/>
    <w:rsid w:val="00CA039E"/>
    <w:rsid w:val="00CA0456"/>
    <w:rsid w:val="00CA062F"/>
    <w:rsid w:val="00CA114E"/>
    <w:rsid w:val="00CA1BD3"/>
    <w:rsid w:val="00CA43AA"/>
    <w:rsid w:val="00CA6AB9"/>
    <w:rsid w:val="00CA6F22"/>
    <w:rsid w:val="00CA7BFB"/>
    <w:rsid w:val="00CB02DD"/>
    <w:rsid w:val="00CB09ED"/>
    <w:rsid w:val="00CB1121"/>
    <w:rsid w:val="00CB1386"/>
    <w:rsid w:val="00CB1B11"/>
    <w:rsid w:val="00CB1EE2"/>
    <w:rsid w:val="00CB2BC7"/>
    <w:rsid w:val="00CB2FEC"/>
    <w:rsid w:val="00CB3C5F"/>
    <w:rsid w:val="00CB44DD"/>
    <w:rsid w:val="00CB46B5"/>
    <w:rsid w:val="00CB49D8"/>
    <w:rsid w:val="00CB4A59"/>
    <w:rsid w:val="00CB4B05"/>
    <w:rsid w:val="00CB55C3"/>
    <w:rsid w:val="00CB685C"/>
    <w:rsid w:val="00CB68C9"/>
    <w:rsid w:val="00CB7F01"/>
    <w:rsid w:val="00CC055B"/>
    <w:rsid w:val="00CC0DCF"/>
    <w:rsid w:val="00CC303F"/>
    <w:rsid w:val="00CC4F39"/>
    <w:rsid w:val="00CC5FFA"/>
    <w:rsid w:val="00CC6B8B"/>
    <w:rsid w:val="00CC6BD3"/>
    <w:rsid w:val="00CC76C2"/>
    <w:rsid w:val="00CC7A47"/>
    <w:rsid w:val="00CD02BD"/>
    <w:rsid w:val="00CD05AE"/>
    <w:rsid w:val="00CD13DF"/>
    <w:rsid w:val="00CD3561"/>
    <w:rsid w:val="00CD4EB2"/>
    <w:rsid w:val="00CD54BF"/>
    <w:rsid w:val="00CD60E5"/>
    <w:rsid w:val="00CD6220"/>
    <w:rsid w:val="00CD6821"/>
    <w:rsid w:val="00CD723C"/>
    <w:rsid w:val="00CE349A"/>
    <w:rsid w:val="00CE3706"/>
    <w:rsid w:val="00CE5C23"/>
    <w:rsid w:val="00CF0F00"/>
    <w:rsid w:val="00CF1C63"/>
    <w:rsid w:val="00CF2173"/>
    <w:rsid w:val="00CF29AD"/>
    <w:rsid w:val="00CF33C1"/>
    <w:rsid w:val="00CF41FE"/>
    <w:rsid w:val="00CF428C"/>
    <w:rsid w:val="00CF4647"/>
    <w:rsid w:val="00CF48BB"/>
    <w:rsid w:val="00CF781D"/>
    <w:rsid w:val="00D01469"/>
    <w:rsid w:val="00D01584"/>
    <w:rsid w:val="00D04D95"/>
    <w:rsid w:val="00D069A2"/>
    <w:rsid w:val="00D06C77"/>
    <w:rsid w:val="00D07662"/>
    <w:rsid w:val="00D10CE6"/>
    <w:rsid w:val="00D11EBC"/>
    <w:rsid w:val="00D1216D"/>
    <w:rsid w:val="00D1295A"/>
    <w:rsid w:val="00D133A3"/>
    <w:rsid w:val="00D136BE"/>
    <w:rsid w:val="00D144E7"/>
    <w:rsid w:val="00D14D98"/>
    <w:rsid w:val="00D16431"/>
    <w:rsid w:val="00D171E5"/>
    <w:rsid w:val="00D2074A"/>
    <w:rsid w:val="00D219CD"/>
    <w:rsid w:val="00D23AFA"/>
    <w:rsid w:val="00D24C2E"/>
    <w:rsid w:val="00D27311"/>
    <w:rsid w:val="00D27505"/>
    <w:rsid w:val="00D27579"/>
    <w:rsid w:val="00D2781B"/>
    <w:rsid w:val="00D30653"/>
    <w:rsid w:val="00D31166"/>
    <w:rsid w:val="00D31446"/>
    <w:rsid w:val="00D317D5"/>
    <w:rsid w:val="00D31BFA"/>
    <w:rsid w:val="00D31F2A"/>
    <w:rsid w:val="00D322C0"/>
    <w:rsid w:val="00D35279"/>
    <w:rsid w:val="00D35FF9"/>
    <w:rsid w:val="00D402E5"/>
    <w:rsid w:val="00D40760"/>
    <w:rsid w:val="00D415B6"/>
    <w:rsid w:val="00D415B9"/>
    <w:rsid w:val="00D4317F"/>
    <w:rsid w:val="00D4328B"/>
    <w:rsid w:val="00D4331D"/>
    <w:rsid w:val="00D435DC"/>
    <w:rsid w:val="00D4507A"/>
    <w:rsid w:val="00D45459"/>
    <w:rsid w:val="00D506E0"/>
    <w:rsid w:val="00D5195E"/>
    <w:rsid w:val="00D5300C"/>
    <w:rsid w:val="00D54A7F"/>
    <w:rsid w:val="00D5539E"/>
    <w:rsid w:val="00D57CA0"/>
    <w:rsid w:val="00D602F6"/>
    <w:rsid w:val="00D61E62"/>
    <w:rsid w:val="00D6226E"/>
    <w:rsid w:val="00D622F9"/>
    <w:rsid w:val="00D62382"/>
    <w:rsid w:val="00D639ED"/>
    <w:rsid w:val="00D646D2"/>
    <w:rsid w:val="00D66493"/>
    <w:rsid w:val="00D67088"/>
    <w:rsid w:val="00D70816"/>
    <w:rsid w:val="00D71722"/>
    <w:rsid w:val="00D71F03"/>
    <w:rsid w:val="00D7265E"/>
    <w:rsid w:val="00D74711"/>
    <w:rsid w:val="00D75123"/>
    <w:rsid w:val="00D751C8"/>
    <w:rsid w:val="00D75661"/>
    <w:rsid w:val="00D75981"/>
    <w:rsid w:val="00D770DA"/>
    <w:rsid w:val="00D77931"/>
    <w:rsid w:val="00D80716"/>
    <w:rsid w:val="00D80831"/>
    <w:rsid w:val="00D80B50"/>
    <w:rsid w:val="00D833DF"/>
    <w:rsid w:val="00D83924"/>
    <w:rsid w:val="00D840D1"/>
    <w:rsid w:val="00D8470B"/>
    <w:rsid w:val="00D8530B"/>
    <w:rsid w:val="00D866DA"/>
    <w:rsid w:val="00D86CA0"/>
    <w:rsid w:val="00D87064"/>
    <w:rsid w:val="00D87AEC"/>
    <w:rsid w:val="00D907A8"/>
    <w:rsid w:val="00D91B1A"/>
    <w:rsid w:val="00D9390F"/>
    <w:rsid w:val="00D93BE2"/>
    <w:rsid w:val="00D93BF4"/>
    <w:rsid w:val="00D95744"/>
    <w:rsid w:val="00D957A6"/>
    <w:rsid w:val="00D9589D"/>
    <w:rsid w:val="00D97FD9"/>
    <w:rsid w:val="00DA0160"/>
    <w:rsid w:val="00DA049F"/>
    <w:rsid w:val="00DA056A"/>
    <w:rsid w:val="00DA0C10"/>
    <w:rsid w:val="00DA0DF7"/>
    <w:rsid w:val="00DA2D0D"/>
    <w:rsid w:val="00DA2F7A"/>
    <w:rsid w:val="00DA336E"/>
    <w:rsid w:val="00DA3E45"/>
    <w:rsid w:val="00DA6BC9"/>
    <w:rsid w:val="00DB0D16"/>
    <w:rsid w:val="00DB1037"/>
    <w:rsid w:val="00DB147F"/>
    <w:rsid w:val="00DB2053"/>
    <w:rsid w:val="00DB310D"/>
    <w:rsid w:val="00DB3D6E"/>
    <w:rsid w:val="00DB41B3"/>
    <w:rsid w:val="00DB4384"/>
    <w:rsid w:val="00DB5548"/>
    <w:rsid w:val="00DB5AE7"/>
    <w:rsid w:val="00DB6333"/>
    <w:rsid w:val="00DB6BD1"/>
    <w:rsid w:val="00DB7447"/>
    <w:rsid w:val="00DB74C4"/>
    <w:rsid w:val="00DB7744"/>
    <w:rsid w:val="00DB77D9"/>
    <w:rsid w:val="00DB77EC"/>
    <w:rsid w:val="00DB788B"/>
    <w:rsid w:val="00DC09DF"/>
    <w:rsid w:val="00DC105B"/>
    <w:rsid w:val="00DC2790"/>
    <w:rsid w:val="00DC29F5"/>
    <w:rsid w:val="00DC49DC"/>
    <w:rsid w:val="00DC7E78"/>
    <w:rsid w:val="00DD0D43"/>
    <w:rsid w:val="00DD30E2"/>
    <w:rsid w:val="00DD312A"/>
    <w:rsid w:val="00DD693B"/>
    <w:rsid w:val="00DD6F0D"/>
    <w:rsid w:val="00DD6FE6"/>
    <w:rsid w:val="00DE0637"/>
    <w:rsid w:val="00DE06CB"/>
    <w:rsid w:val="00DE0EAC"/>
    <w:rsid w:val="00DE32FC"/>
    <w:rsid w:val="00DE3B06"/>
    <w:rsid w:val="00DE5686"/>
    <w:rsid w:val="00DE59C4"/>
    <w:rsid w:val="00DE7FA2"/>
    <w:rsid w:val="00DF24D0"/>
    <w:rsid w:val="00DF267F"/>
    <w:rsid w:val="00DF3BD8"/>
    <w:rsid w:val="00DF4EC6"/>
    <w:rsid w:val="00DF68E3"/>
    <w:rsid w:val="00DF7269"/>
    <w:rsid w:val="00DF77EE"/>
    <w:rsid w:val="00DF7DE8"/>
    <w:rsid w:val="00DF7E90"/>
    <w:rsid w:val="00E0191B"/>
    <w:rsid w:val="00E033C8"/>
    <w:rsid w:val="00E039AD"/>
    <w:rsid w:val="00E04BB0"/>
    <w:rsid w:val="00E04C47"/>
    <w:rsid w:val="00E057BE"/>
    <w:rsid w:val="00E05E0C"/>
    <w:rsid w:val="00E0615C"/>
    <w:rsid w:val="00E07A9C"/>
    <w:rsid w:val="00E113D1"/>
    <w:rsid w:val="00E1236E"/>
    <w:rsid w:val="00E12873"/>
    <w:rsid w:val="00E12DDC"/>
    <w:rsid w:val="00E1353B"/>
    <w:rsid w:val="00E13847"/>
    <w:rsid w:val="00E14CB8"/>
    <w:rsid w:val="00E1578F"/>
    <w:rsid w:val="00E15B94"/>
    <w:rsid w:val="00E163FB"/>
    <w:rsid w:val="00E17F00"/>
    <w:rsid w:val="00E24823"/>
    <w:rsid w:val="00E2712A"/>
    <w:rsid w:val="00E3076A"/>
    <w:rsid w:val="00E32082"/>
    <w:rsid w:val="00E326DE"/>
    <w:rsid w:val="00E3274A"/>
    <w:rsid w:val="00E32E90"/>
    <w:rsid w:val="00E32F60"/>
    <w:rsid w:val="00E33FBA"/>
    <w:rsid w:val="00E3400D"/>
    <w:rsid w:val="00E35966"/>
    <w:rsid w:val="00E3642B"/>
    <w:rsid w:val="00E3645F"/>
    <w:rsid w:val="00E37570"/>
    <w:rsid w:val="00E4103D"/>
    <w:rsid w:val="00E411AA"/>
    <w:rsid w:val="00E41829"/>
    <w:rsid w:val="00E42A5C"/>
    <w:rsid w:val="00E42A97"/>
    <w:rsid w:val="00E43CE6"/>
    <w:rsid w:val="00E44199"/>
    <w:rsid w:val="00E462A3"/>
    <w:rsid w:val="00E51326"/>
    <w:rsid w:val="00E5157B"/>
    <w:rsid w:val="00E52364"/>
    <w:rsid w:val="00E523CE"/>
    <w:rsid w:val="00E538C8"/>
    <w:rsid w:val="00E54B55"/>
    <w:rsid w:val="00E55A17"/>
    <w:rsid w:val="00E564C8"/>
    <w:rsid w:val="00E60846"/>
    <w:rsid w:val="00E608F2"/>
    <w:rsid w:val="00E60A54"/>
    <w:rsid w:val="00E623FA"/>
    <w:rsid w:val="00E62762"/>
    <w:rsid w:val="00E63DB3"/>
    <w:rsid w:val="00E6606C"/>
    <w:rsid w:val="00E66A72"/>
    <w:rsid w:val="00E67B67"/>
    <w:rsid w:val="00E71154"/>
    <w:rsid w:val="00E715E6"/>
    <w:rsid w:val="00E71ACD"/>
    <w:rsid w:val="00E7699E"/>
    <w:rsid w:val="00E76B3A"/>
    <w:rsid w:val="00E77004"/>
    <w:rsid w:val="00E772AF"/>
    <w:rsid w:val="00E808A2"/>
    <w:rsid w:val="00E80BC3"/>
    <w:rsid w:val="00E80DED"/>
    <w:rsid w:val="00E81182"/>
    <w:rsid w:val="00E8124B"/>
    <w:rsid w:val="00E81B5C"/>
    <w:rsid w:val="00E825AC"/>
    <w:rsid w:val="00E8301E"/>
    <w:rsid w:val="00E840F7"/>
    <w:rsid w:val="00E841B4"/>
    <w:rsid w:val="00E8481F"/>
    <w:rsid w:val="00E84F7E"/>
    <w:rsid w:val="00E878CA"/>
    <w:rsid w:val="00E910C3"/>
    <w:rsid w:val="00E92DF4"/>
    <w:rsid w:val="00E92EF6"/>
    <w:rsid w:val="00E94C31"/>
    <w:rsid w:val="00E964C5"/>
    <w:rsid w:val="00E96DF9"/>
    <w:rsid w:val="00EA0F8C"/>
    <w:rsid w:val="00EA13BA"/>
    <w:rsid w:val="00EA1F98"/>
    <w:rsid w:val="00EA3340"/>
    <w:rsid w:val="00EA3D0B"/>
    <w:rsid w:val="00EA41AC"/>
    <w:rsid w:val="00EA6D1E"/>
    <w:rsid w:val="00EB0A18"/>
    <w:rsid w:val="00EB1975"/>
    <w:rsid w:val="00EB1AF3"/>
    <w:rsid w:val="00EB2549"/>
    <w:rsid w:val="00EB2D52"/>
    <w:rsid w:val="00EB48BE"/>
    <w:rsid w:val="00EB4FFB"/>
    <w:rsid w:val="00EB53B5"/>
    <w:rsid w:val="00EB7FCC"/>
    <w:rsid w:val="00EC2108"/>
    <w:rsid w:val="00EC2567"/>
    <w:rsid w:val="00EC2C7B"/>
    <w:rsid w:val="00EC40AA"/>
    <w:rsid w:val="00EC469A"/>
    <w:rsid w:val="00EC6905"/>
    <w:rsid w:val="00EC6F91"/>
    <w:rsid w:val="00EC7431"/>
    <w:rsid w:val="00ED0825"/>
    <w:rsid w:val="00ED1D27"/>
    <w:rsid w:val="00ED1F93"/>
    <w:rsid w:val="00ED2A6F"/>
    <w:rsid w:val="00ED2CEB"/>
    <w:rsid w:val="00ED31BD"/>
    <w:rsid w:val="00ED4FEF"/>
    <w:rsid w:val="00EE0309"/>
    <w:rsid w:val="00EE1BC7"/>
    <w:rsid w:val="00EE3AA1"/>
    <w:rsid w:val="00EE4D39"/>
    <w:rsid w:val="00EE74B6"/>
    <w:rsid w:val="00EE7B30"/>
    <w:rsid w:val="00EF0B11"/>
    <w:rsid w:val="00EF1022"/>
    <w:rsid w:val="00EF397D"/>
    <w:rsid w:val="00EF3D2C"/>
    <w:rsid w:val="00EF4267"/>
    <w:rsid w:val="00EF4B71"/>
    <w:rsid w:val="00EF4C48"/>
    <w:rsid w:val="00EF5986"/>
    <w:rsid w:val="00EF5ED7"/>
    <w:rsid w:val="00EF7B58"/>
    <w:rsid w:val="00F0106D"/>
    <w:rsid w:val="00F01B37"/>
    <w:rsid w:val="00F05D11"/>
    <w:rsid w:val="00F06235"/>
    <w:rsid w:val="00F06C18"/>
    <w:rsid w:val="00F110BF"/>
    <w:rsid w:val="00F135EF"/>
    <w:rsid w:val="00F13790"/>
    <w:rsid w:val="00F13830"/>
    <w:rsid w:val="00F141FD"/>
    <w:rsid w:val="00F15212"/>
    <w:rsid w:val="00F16175"/>
    <w:rsid w:val="00F17502"/>
    <w:rsid w:val="00F21B16"/>
    <w:rsid w:val="00F21C26"/>
    <w:rsid w:val="00F23097"/>
    <w:rsid w:val="00F23491"/>
    <w:rsid w:val="00F235B1"/>
    <w:rsid w:val="00F24741"/>
    <w:rsid w:val="00F247D1"/>
    <w:rsid w:val="00F24F4B"/>
    <w:rsid w:val="00F25504"/>
    <w:rsid w:val="00F266FF"/>
    <w:rsid w:val="00F26DC7"/>
    <w:rsid w:val="00F31029"/>
    <w:rsid w:val="00F31775"/>
    <w:rsid w:val="00F33CD9"/>
    <w:rsid w:val="00F345E9"/>
    <w:rsid w:val="00F34821"/>
    <w:rsid w:val="00F34945"/>
    <w:rsid w:val="00F36A9F"/>
    <w:rsid w:val="00F36C6B"/>
    <w:rsid w:val="00F37607"/>
    <w:rsid w:val="00F400C1"/>
    <w:rsid w:val="00F42CFF"/>
    <w:rsid w:val="00F43C31"/>
    <w:rsid w:val="00F4415C"/>
    <w:rsid w:val="00F44EFD"/>
    <w:rsid w:val="00F4686F"/>
    <w:rsid w:val="00F46A1B"/>
    <w:rsid w:val="00F46E0F"/>
    <w:rsid w:val="00F50EF2"/>
    <w:rsid w:val="00F52160"/>
    <w:rsid w:val="00F54562"/>
    <w:rsid w:val="00F55067"/>
    <w:rsid w:val="00F551C1"/>
    <w:rsid w:val="00F55949"/>
    <w:rsid w:val="00F56937"/>
    <w:rsid w:val="00F56C0F"/>
    <w:rsid w:val="00F56D60"/>
    <w:rsid w:val="00F60C13"/>
    <w:rsid w:val="00F61868"/>
    <w:rsid w:val="00F61AC6"/>
    <w:rsid w:val="00F620CE"/>
    <w:rsid w:val="00F624C1"/>
    <w:rsid w:val="00F62EDB"/>
    <w:rsid w:val="00F62FA8"/>
    <w:rsid w:val="00F63CA3"/>
    <w:rsid w:val="00F6422A"/>
    <w:rsid w:val="00F647F5"/>
    <w:rsid w:val="00F65501"/>
    <w:rsid w:val="00F66A71"/>
    <w:rsid w:val="00F67305"/>
    <w:rsid w:val="00F701DF"/>
    <w:rsid w:val="00F70ED7"/>
    <w:rsid w:val="00F713A6"/>
    <w:rsid w:val="00F73962"/>
    <w:rsid w:val="00F74144"/>
    <w:rsid w:val="00F754EB"/>
    <w:rsid w:val="00F75E80"/>
    <w:rsid w:val="00F769FA"/>
    <w:rsid w:val="00F76F17"/>
    <w:rsid w:val="00F80470"/>
    <w:rsid w:val="00F804E6"/>
    <w:rsid w:val="00F8108C"/>
    <w:rsid w:val="00F81373"/>
    <w:rsid w:val="00F81D29"/>
    <w:rsid w:val="00F8273F"/>
    <w:rsid w:val="00F8375F"/>
    <w:rsid w:val="00F84A76"/>
    <w:rsid w:val="00F84B4F"/>
    <w:rsid w:val="00F85B20"/>
    <w:rsid w:val="00F866D8"/>
    <w:rsid w:val="00F86D56"/>
    <w:rsid w:val="00F87DD6"/>
    <w:rsid w:val="00F87FA3"/>
    <w:rsid w:val="00F92749"/>
    <w:rsid w:val="00F92928"/>
    <w:rsid w:val="00F92DD9"/>
    <w:rsid w:val="00F92F37"/>
    <w:rsid w:val="00F92FBF"/>
    <w:rsid w:val="00F93E4D"/>
    <w:rsid w:val="00F97118"/>
    <w:rsid w:val="00FA0013"/>
    <w:rsid w:val="00FA0560"/>
    <w:rsid w:val="00FA1473"/>
    <w:rsid w:val="00FA2248"/>
    <w:rsid w:val="00FA2B04"/>
    <w:rsid w:val="00FA666D"/>
    <w:rsid w:val="00FA7009"/>
    <w:rsid w:val="00FA7884"/>
    <w:rsid w:val="00FB0BBC"/>
    <w:rsid w:val="00FB1DEE"/>
    <w:rsid w:val="00FB636A"/>
    <w:rsid w:val="00FB76B9"/>
    <w:rsid w:val="00FC0190"/>
    <w:rsid w:val="00FC1B8A"/>
    <w:rsid w:val="00FC1DB5"/>
    <w:rsid w:val="00FC2064"/>
    <w:rsid w:val="00FC4E47"/>
    <w:rsid w:val="00FC6186"/>
    <w:rsid w:val="00FC6203"/>
    <w:rsid w:val="00FC6641"/>
    <w:rsid w:val="00FC6ED8"/>
    <w:rsid w:val="00FC6F30"/>
    <w:rsid w:val="00FD016C"/>
    <w:rsid w:val="00FD2A02"/>
    <w:rsid w:val="00FD3280"/>
    <w:rsid w:val="00FD3BCB"/>
    <w:rsid w:val="00FD47E7"/>
    <w:rsid w:val="00FD4C9E"/>
    <w:rsid w:val="00FD4F27"/>
    <w:rsid w:val="00FD528F"/>
    <w:rsid w:val="00FD5FC7"/>
    <w:rsid w:val="00FD674F"/>
    <w:rsid w:val="00FE0FAA"/>
    <w:rsid w:val="00FE182D"/>
    <w:rsid w:val="00FE1CB5"/>
    <w:rsid w:val="00FE2E9E"/>
    <w:rsid w:val="00FE3779"/>
    <w:rsid w:val="00FE37D5"/>
    <w:rsid w:val="00FE4978"/>
    <w:rsid w:val="00FE5FD2"/>
    <w:rsid w:val="00FE6054"/>
    <w:rsid w:val="00FE62F6"/>
    <w:rsid w:val="00FE6DED"/>
    <w:rsid w:val="00FE726E"/>
    <w:rsid w:val="00FE75BE"/>
    <w:rsid w:val="00FE7D9E"/>
    <w:rsid w:val="00FF0163"/>
    <w:rsid w:val="00FF0C22"/>
    <w:rsid w:val="00FF152C"/>
    <w:rsid w:val="00FF16B2"/>
    <w:rsid w:val="00FF1A2C"/>
    <w:rsid w:val="00FF2A82"/>
    <w:rsid w:val="00FF2F36"/>
    <w:rsid w:val="00FF48AB"/>
    <w:rsid w:val="00FF4ADB"/>
    <w:rsid w:val="00FF55EB"/>
    <w:rsid w:val="00FF612E"/>
    <w:rsid w:val="00FF62ED"/>
    <w:rsid w:val="00FF7600"/>
    <w:rsid w:val="00FF7EF9"/>
    <w:rsid w:val="00FF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B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47B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090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47B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E090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table" w:styleId="TableGrid">
    <w:name w:val="Table Grid"/>
    <w:basedOn w:val="TableNormal"/>
    <w:uiPriority w:val="99"/>
    <w:rsid w:val="009A47B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9A47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A47BB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9A47BB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9A47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7B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A47B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47BB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A47B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A47BB"/>
    <w:pPr>
      <w:spacing w:before="100" w:beforeAutospacing="1" w:after="100" w:afterAutospacing="1"/>
    </w:pPr>
  </w:style>
  <w:style w:type="paragraph" w:styleId="Title">
    <w:name w:val="Title"/>
    <w:basedOn w:val="Normal"/>
    <w:next w:val="Normal"/>
    <w:link w:val="TitleChar"/>
    <w:uiPriority w:val="99"/>
    <w:qFormat/>
    <w:rsid w:val="009A47B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9A47BB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ListParagraph">
    <w:name w:val="List Paragraph"/>
    <w:basedOn w:val="Normal"/>
    <w:uiPriority w:val="99"/>
    <w:qFormat/>
    <w:rsid w:val="00013C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429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2958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9E09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63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5086</TotalTime>
  <Pages>30</Pages>
  <Words>6919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erokhina</cp:lastModifiedBy>
  <cp:revision>810</cp:revision>
  <cp:lastPrinted>2016-02-26T12:38:00Z</cp:lastPrinted>
  <dcterms:created xsi:type="dcterms:W3CDTF">2018-02-05T14:20:00Z</dcterms:created>
  <dcterms:modified xsi:type="dcterms:W3CDTF">2019-06-11T12:46:00Z</dcterms:modified>
</cp:coreProperties>
</file>